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3E226" w14:textId="413CA635" w:rsidR="002602B4" w:rsidRPr="003110FA" w:rsidRDefault="008D226F" w:rsidP="00514820">
      <w:pPr>
        <w:pStyle w:val="Titelzeile"/>
        <w:spacing w:before="0"/>
        <w:rPr>
          <w:spacing w:val="-10"/>
          <w:kern w:val="28"/>
          <w:sz w:val="21"/>
          <w:szCs w:val="56"/>
        </w:rPr>
      </w:pPr>
      <w:r w:rsidRPr="003110FA">
        <w:rPr>
          <w:rFonts w:eastAsiaTheme="minorHAnsi" w:cs="ArialMT"/>
          <w:noProof w:val="0"/>
          <w:szCs w:val="19"/>
          <w:lang w:eastAsia="en-US"/>
        </w:rPr>
        <w:t>Leistungsbeschreibung</w:t>
      </w:r>
    </w:p>
    <w:p w14:paraId="530F8056" w14:textId="08528D00" w:rsidR="00514820" w:rsidRPr="0014061C" w:rsidRDefault="00F47A52" w:rsidP="0014061C">
      <w:pPr>
        <w:pStyle w:val="Untertitelzeile"/>
        <w:rPr>
          <w:rFonts w:eastAsiaTheme="minorHAnsi"/>
          <w:noProof w:val="0"/>
          <w:lang w:val="de-DE" w:eastAsia="en-US"/>
        </w:rPr>
      </w:pPr>
      <w:r w:rsidRPr="00726594">
        <w:rPr>
          <w:rFonts w:eastAsiaTheme="minorHAnsi"/>
          <w:lang w:val="de-DE" w:eastAsia="en-US"/>
        </w:rPr>
        <w:t>„</w:t>
      </w:r>
      <w:r w:rsidR="007D732F" w:rsidRPr="00726594">
        <w:rPr>
          <w:rFonts w:eastAsiaTheme="minorHAnsi"/>
          <w:lang w:val="de-DE" w:eastAsia="en-US"/>
        </w:rPr>
        <w:t>Audiopreis 202</w:t>
      </w:r>
      <w:r w:rsidR="00900549" w:rsidRPr="00726594">
        <w:rPr>
          <w:rFonts w:eastAsiaTheme="minorHAnsi"/>
          <w:lang w:val="de-DE" w:eastAsia="en-US"/>
        </w:rPr>
        <w:t>6</w:t>
      </w:r>
      <w:r w:rsidRPr="00726594">
        <w:rPr>
          <w:rFonts w:eastAsiaTheme="minorHAnsi"/>
          <w:lang w:val="de-DE" w:eastAsia="en-US"/>
        </w:rPr>
        <w:t>“</w:t>
      </w:r>
      <w:r w:rsidR="00F34139" w:rsidRPr="00726594">
        <w:rPr>
          <w:rFonts w:eastAsiaTheme="minorHAnsi"/>
          <w:lang w:val="de-DE" w:eastAsia="en-US"/>
        </w:rPr>
        <w:t xml:space="preserve"> </w:t>
      </w:r>
      <w:r w:rsidR="00F34139" w:rsidRPr="00726594">
        <w:rPr>
          <w:rFonts w:eastAsiaTheme="minorHAnsi"/>
          <w:lang w:val="de-DE" w:eastAsia="en-US"/>
        </w:rPr>
        <w:br/>
      </w:r>
      <w:r w:rsidR="0050167B" w:rsidRPr="00726594">
        <w:rPr>
          <w:rFonts w:eastAsiaTheme="minorHAnsi"/>
          <w:lang w:val="de-DE" w:eastAsia="en-US"/>
        </w:rPr>
        <w:t xml:space="preserve">Veranstaltungstechnik </w:t>
      </w:r>
      <w:r w:rsidR="00F34139" w:rsidRPr="00726594">
        <w:rPr>
          <w:rFonts w:eastAsiaTheme="minorHAnsi"/>
          <w:lang w:val="de-DE" w:eastAsia="en-US"/>
        </w:rPr>
        <w:t xml:space="preserve">am </w:t>
      </w:r>
      <w:r w:rsidR="00900549" w:rsidRPr="00726594">
        <w:rPr>
          <w:rFonts w:eastAsiaTheme="minorHAnsi"/>
          <w:lang w:val="de-DE" w:eastAsia="en-US"/>
        </w:rPr>
        <w:t>25</w:t>
      </w:r>
      <w:r w:rsidR="007D732F" w:rsidRPr="00726594">
        <w:rPr>
          <w:rFonts w:eastAsiaTheme="minorHAnsi"/>
          <w:lang w:val="de-DE" w:eastAsia="en-US"/>
        </w:rPr>
        <w:t>.09.</w:t>
      </w:r>
      <w:r w:rsidR="00940F44" w:rsidRPr="00726594">
        <w:rPr>
          <w:rFonts w:eastAsiaTheme="minorHAnsi"/>
          <w:lang w:val="de-DE" w:eastAsia="en-US"/>
        </w:rPr>
        <w:t>202</w:t>
      </w:r>
      <w:r w:rsidR="00F048F9">
        <w:rPr>
          <w:rFonts w:eastAsiaTheme="minorHAnsi"/>
          <w:noProof w:val="0"/>
          <w:lang w:val="de-DE" w:eastAsia="en-US"/>
        </w:rPr>
        <w:t>6</w:t>
      </w:r>
    </w:p>
    <w:p w14:paraId="5C534EAF" w14:textId="77777777" w:rsidR="0014061C" w:rsidRDefault="0014061C" w:rsidP="00343916">
      <w:pPr>
        <w:jc w:val="both"/>
        <w:rPr>
          <w:rFonts w:ascii="Arial Narrow" w:hAnsi="Arial Narrow"/>
          <w:b/>
          <w:sz w:val="22"/>
          <w:szCs w:val="20"/>
          <w:u w:val="single"/>
        </w:rPr>
      </w:pPr>
    </w:p>
    <w:p w14:paraId="542D2C54" w14:textId="77777777" w:rsidR="0014061C" w:rsidRDefault="0014061C" w:rsidP="00343916">
      <w:pPr>
        <w:jc w:val="both"/>
      </w:pPr>
    </w:p>
    <w:p w14:paraId="44B794B6" w14:textId="6F593CB9" w:rsidR="0014061C" w:rsidRDefault="0014061C" w:rsidP="00343916">
      <w:pPr>
        <w:jc w:val="both"/>
      </w:pPr>
    </w:p>
    <w:p w14:paraId="252B6C5C" w14:textId="595408F7" w:rsidR="00343916" w:rsidRPr="003110FA" w:rsidRDefault="00343916" w:rsidP="00343916">
      <w:pPr>
        <w:jc w:val="both"/>
      </w:pPr>
      <w:r w:rsidRPr="003110FA">
        <w:t>Für die erfolgreiche Umsetzung der Veranstaltung „Audiopreis 202</w:t>
      </w:r>
      <w:r w:rsidR="007E4A22">
        <w:t>6</w:t>
      </w:r>
      <w:r w:rsidRPr="003110FA">
        <w:t xml:space="preserve">“ am </w:t>
      </w:r>
      <w:r w:rsidR="007E4A22">
        <w:t>25</w:t>
      </w:r>
      <w:r w:rsidRPr="003110FA">
        <w:t>. September 202</w:t>
      </w:r>
      <w:r w:rsidR="007E4A22">
        <w:t>6</w:t>
      </w:r>
      <w:r w:rsidR="00797959" w:rsidRPr="003110FA">
        <w:t xml:space="preserve"> </w:t>
      </w:r>
      <w:r w:rsidRPr="003110FA">
        <w:t xml:space="preserve">benötigen wir professionelle Unterstützung von einem Veranstaltungstechnikunternehmen. </w:t>
      </w:r>
    </w:p>
    <w:p w14:paraId="0DE8C6C3" w14:textId="509A2F1D" w:rsidR="00343916" w:rsidRPr="003110FA" w:rsidRDefault="00343916" w:rsidP="00343916">
      <w:pPr>
        <w:jc w:val="both"/>
      </w:pPr>
      <w:r w:rsidRPr="003110FA">
        <w:t>Die für 2</w:t>
      </w:r>
      <w:r w:rsidR="007E4A22">
        <w:t>4</w:t>
      </w:r>
      <w:r w:rsidRPr="003110FA">
        <w:t xml:space="preserve">0 Gäste geplante Veranstaltung ist eine hochklassige Preisverleihung der Landesanstalt für Medien NRW. Die Preisverleihung wird </w:t>
      </w:r>
      <w:r w:rsidR="001302BE">
        <w:t>von</w:t>
      </w:r>
      <w:r w:rsidRPr="003110FA">
        <w:t xml:space="preserve"> </w:t>
      </w:r>
      <w:r w:rsidR="00747FB9">
        <w:t xml:space="preserve">einem Moderationsteam bestehend aus </w:t>
      </w:r>
      <w:r w:rsidRPr="003110FA">
        <w:t xml:space="preserve">zwei </w:t>
      </w:r>
      <w:r w:rsidR="00747FB9">
        <w:t>Personen</w:t>
      </w:r>
      <w:r w:rsidRPr="003110FA">
        <w:t xml:space="preserve"> begleitet, die von der Landesanstalt für Medien NRW engagiert werden. </w:t>
      </w:r>
    </w:p>
    <w:p w14:paraId="08FE97F8" w14:textId="34FFFA27" w:rsidR="00664D63" w:rsidRDefault="00343916" w:rsidP="00343916">
      <w:pPr>
        <w:jc w:val="both"/>
      </w:pPr>
      <w:r>
        <w:t xml:space="preserve">Die Veranstaltung soll in den Veranstaltungsräumen </w:t>
      </w:r>
      <w:r w:rsidR="00227942">
        <w:t>der Wolkenburg</w:t>
      </w:r>
      <w:r>
        <w:t xml:space="preserve"> in </w:t>
      </w:r>
      <w:r w:rsidR="008C66BF">
        <w:t>Köln</w:t>
      </w:r>
      <w:r>
        <w:t xml:space="preserve"> stattfinden. </w:t>
      </w:r>
      <w:r w:rsidR="00664D63">
        <w:t>Vor dem Empfang bzw. am Vortag sollen Technik-Aufbau, Catering-Aufbau und Bestuhlung stattfinden. Gegen 15:00 Uhr am Veranstaltungstag ist eine Generalprobe mit dem Moderationsteam, dem Technikdienstleister und dem Veranstaltungsteam der Landesanstalt für Medien NRW geplant.</w:t>
      </w:r>
    </w:p>
    <w:p w14:paraId="4DE52CAB" w14:textId="0B323AE4" w:rsidR="00AA46D2" w:rsidRDefault="00343916" w:rsidP="00343916">
      <w:pPr>
        <w:jc w:val="both"/>
      </w:pPr>
      <w:r>
        <w:t xml:space="preserve">Die Veranstaltung beginnt am </w:t>
      </w:r>
      <w:r w:rsidR="00E16973">
        <w:t>25</w:t>
      </w:r>
      <w:r>
        <w:t>.9.202</w:t>
      </w:r>
      <w:r w:rsidR="00E16973">
        <w:t>6</w:t>
      </w:r>
      <w:r>
        <w:t xml:space="preserve"> mit dem Einlass der Gäste um 17:30 Uhr. Der Empfang der Gäste soll mit Live-Musikbegleitung, Flying Buffet und Reden ab 17:30 in festlichem Rahmen im Vorraum zum Veranstaltungssaal stattfinden. </w:t>
      </w:r>
      <w:r w:rsidR="00AA46D2">
        <w:t>Während des Empfangs wird ein Live-</w:t>
      </w:r>
      <w:r w:rsidR="00B31E3F">
        <w:t xml:space="preserve">Musik-Duo spielen, </w:t>
      </w:r>
      <w:r w:rsidR="007E7DC7">
        <w:t xml:space="preserve">das </w:t>
      </w:r>
      <w:r w:rsidR="00B31E3F">
        <w:t xml:space="preserve">eine kleine PA, Funkmikrofon und ein kleines Mischpult </w:t>
      </w:r>
      <w:r w:rsidR="00430A7E">
        <w:t xml:space="preserve">für die Begrüßungsrede </w:t>
      </w:r>
      <w:r w:rsidR="0013710E">
        <w:t>bereitstell</w:t>
      </w:r>
      <w:r w:rsidR="007E7DC7">
        <w:t>t</w:t>
      </w:r>
      <w:r w:rsidR="00B31E3F">
        <w:t xml:space="preserve">. </w:t>
      </w:r>
      <w:r w:rsidR="00430A7E">
        <w:t>Der Technikdienstleister soll sich mit den Musikern abstimmen, ob und wie die Technik für die Live</w:t>
      </w:r>
      <w:r w:rsidR="0013710E">
        <w:t>-</w:t>
      </w:r>
      <w:r w:rsidR="00430A7E">
        <w:t xml:space="preserve">Musik </w:t>
      </w:r>
      <w:r w:rsidR="0013710E">
        <w:t xml:space="preserve">&amp; Reden </w:t>
      </w:r>
      <w:r w:rsidR="00430A7E">
        <w:t xml:space="preserve">unterstützt oder </w:t>
      </w:r>
      <w:r w:rsidR="000D35D3">
        <w:t xml:space="preserve">verbunden werden kann. </w:t>
      </w:r>
    </w:p>
    <w:p w14:paraId="0BA47426" w14:textId="1762BA58" w:rsidR="0013710E" w:rsidRDefault="00343916" w:rsidP="00343916">
      <w:pPr>
        <w:jc w:val="both"/>
      </w:pPr>
      <w:r>
        <w:t xml:space="preserve">Die Preisverleihung startet </w:t>
      </w:r>
      <w:r w:rsidR="00DA5764">
        <w:t xml:space="preserve">voraussichtlich </w:t>
      </w:r>
      <w:r w:rsidR="61F78989">
        <w:t>gege</w:t>
      </w:r>
      <w:r w:rsidR="000249CF">
        <w:t>n</w:t>
      </w:r>
      <w:r w:rsidR="61F78989">
        <w:t xml:space="preserve"> </w:t>
      </w:r>
      <w:r>
        <w:t>19:00 Uhr</w:t>
      </w:r>
      <w:r w:rsidR="00FE3B5D">
        <w:t xml:space="preserve"> in dem Veranstaltungssaal</w:t>
      </w:r>
      <w:r>
        <w:t xml:space="preserve">. Während der Veranstaltung sprechen neben </w:t>
      </w:r>
      <w:r w:rsidR="005F0608">
        <w:t>dem Moderationsteam</w:t>
      </w:r>
      <w:r>
        <w:t xml:space="preserve"> außerdem </w:t>
      </w:r>
      <w:r w:rsidR="0055642A">
        <w:t xml:space="preserve">einige </w:t>
      </w:r>
      <w:r>
        <w:t xml:space="preserve">Jury-Mitglieder und </w:t>
      </w:r>
      <w:r w:rsidR="005F0608">
        <w:t xml:space="preserve">ggfs. </w:t>
      </w:r>
      <w:r>
        <w:t xml:space="preserve">Stifter der einzelnen Preiskategorien sowie die Gewinnerinnen und Gewinner </w:t>
      </w:r>
      <w:r w:rsidR="00652CFF">
        <w:t xml:space="preserve">vereinzelt </w:t>
      </w:r>
      <w:r>
        <w:t xml:space="preserve">direkt aus dem Publikum oder </w:t>
      </w:r>
      <w:r w:rsidR="003131AA">
        <w:t>in den meisten Fällen</w:t>
      </w:r>
      <w:r w:rsidR="00BB2453">
        <w:t xml:space="preserve"> </w:t>
      </w:r>
      <w:r>
        <w:t>auf der Bühne. Die Beiträge der Gewinner</w:t>
      </w:r>
      <w:r w:rsidR="005F0608">
        <w:t xml:space="preserve">innen und Gewinner </w:t>
      </w:r>
      <w:r>
        <w:t xml:space="preserve">werden in kurzen, </w:t>
      </w:r>
      <w:r w:rsidR="00FA351F">
        <w:t xml:space="preserve">max. </w:t>
      </w:r>
      <w:r>
        <w:t xml:space="preserve">einminütigen Einspielern abgespielt. </w:t>
      </w:r>
      <w:r w:rsidR="00622DEE">
        <w:t xml:space="preserve">Der Technikdienstleister unterstützt beim Zusammenschnitt der Audiobeiträge. </w:t>
      </w:r>
      <w:r>
        <w:t xml:space="preserve">Die Beiträge der Nominierten und der Gewinnerinnen und Gewinner </w:t>
      </w:r>
      <w:r w:rsidR="00B40C51">
        <w:t>müssen</w:t>
      </w:r>
      <w:r>
        <w:t xml:space="preserve"> auf einer großen Leinwand im Rahmen einer Präsentation visuell im Hintergrund der Bühne</w:t>
      </w:r>
      <w:r w:rsidR="00DD1A6F">
        <w:t xml:space="preserve"> begleitet</w:t>
      </w:r>
      <w:r>
        <w:t xml:space="preserve"> werden. Die Preisverleihung endet </w:t>
      </w:r>
      <w:r w:rsidR="62E16382">
        <w:t xml:space="preserve">voraussichtlich </w:t>
      </w:r>
      <w:r>
        <w:t xml:space="preserve">gegen </w:t>
      </w:r>
      <w:r w:rsidR="008E6D27">
        <w:t>21:15</w:t>
      </w:r>
      <w:r>
        <w:t xml:space="preserve"> Uhr. </w:t>
      </w:r>
    </w:p>
    <w:p w14:paraId="17C0788C" w14:textId="4193821C" w:rsidR="00653A21" w:rsidRDefault="00343916" w:rsidP="00343916">
      <w:pPr>
        <w:jc w:val="both"/>
      </w:pPr>
      <w:r>
        <w:t xml:space="preserve">Nach der Preisverleihung haben Gäste </w:t>
      </w:r>
      <w:r w:rsidR="00676402">
        <w:t xml:space="preserve">in einem anderen Raum </w:t>
      </w:r>
      <w:r>
        <w:t xml:space="preserve">die Möglichkeit, etwas zu trinken und sich an einem Buffet mit einer Auswahl an Speisen und Desserts zu bedienen. Das Catering und Catering-Personal </w:t>
      </w:r>
      <w:r w:rsidR="00DD1A6F">
        <w:t>werden</w:t>
      </w:r>
      <w:r>
        <w:t xml:space="preserve"> vo</w:t>
      </w:r>
      <w:r w:rsidR="00731B75">
        <w:t xml:space="preserve">n der Veranstaltungslocation </w:t>
      </w:r>
      <w:r>
        <w:t xml:space="preserve">bereitgestellt. </w:t>
      </w:r>
      <w:r w:rsidR="00DD1A6F">
        <w:t>An</w:t>
      </w:r>
      <w:r>
        <w:t xml:space="preserve"> die Preisverleihung </w:t>
      </w:r>
      <w:r w:rsidR="00DD1A6F">
        <w:t xml:space="preserve">schließt </w:t>
      </w:r>
      <w:r w:rsidR="00BB2453">
        <w:t xml:space="preserve">in diesem Raum </w:t>
      </w:r>
      <w:r>
        <w:t xml:space="preserve">eine Feier an, die </w:t>
      </w:r>
      <w:r w:rsidR="5BA4ED09">
        <w:t xml:space="preserve">von </w:t>
      </w:r>
      <w:r>
        <w:t>einem DJ begleitet wird.</w:t>
      </w:r>
      <w:r w:rsidR="00F42F67">
        <w:t xml:space="preserve"> </w:t>
      </w:r>
      <w:r w:rsidR="00890842">
        <w:t xml:space="preserve"> </w:t>
      </w:r>
    </w:p>
    <w:p w14:paraId="361DE94D" w14:textId="362A81C0" w:rsidR="00343916" w:rsidRPr="003110FA" w:rsidRDefault="008A5783" w:rsidP="00343916">
      <w:pPr>
        <w:jc w:val="both"/>
      </w:pPr>
      <w:r>
        <w:t xml:space="preserve">Eine </w:t>
      </w:r>
      <w:r w:rsidR="003A7F01">
        <w:t xml:space="preserve">funktionsfähige </w:t>
      </w:r>
      <w:r>
        <w:t xml:space="preserve">Technik für die </w:t>
      </w:r>
      <w:r w:rsidR="12780F06">
        <w:t xml:space="preserve">Preisverleihung und die anschließende </w:t>
      </w:r>
      <w:r>
        <w:t>Feier wird vorausgesetzt.</w:t>
      </w:r>
      <w:r w:rsidR="002A5870">
        <w:t xml:space="preserve"> </w:t>
      </w:r>
      <w:r w:rsidR="416C01B3">
        <w:t xml:space="preserve">Während der Preisverleihung wird </w:t>
      </w:r>
      <w:r w:rsidR="7E656076">
        <w:t xml:space="preserve">demzufolge </w:t>
      </w:r>
      <w:r w:rsidR="416C01B3">
        <w:t xml:space="preserve">eine </w:t>
      </w:r>
      <w:r w:rsidR="00D667F8">
        <w:t>Regie- sowie technische</w:t>
      </w:r>
      <w:r w:rsidR="416C01B3">
        <w:t xml:space="preserve"> Betreuung im Veranstaltungssaal benötigt. Bei technischen Problemen während der Feier muss ebenfalls eine technische Betreuung</w:t>
      </w:r>
      <w:r w:rsidR="73962A00">
        <w:t xml:space="preserve"> bereitstehen. </w:t>
      </w:r>
      <w:r w:rsidR="00343916">
        <w:t>Bitte kalkulieren sie</w:t>
      </w:r>
      <w:r w:rsidR="06B3899A">
        <w:t xml:space="preserve"> </w:t>
      </w:r>
      <w:r w:rsidR="00703790">
        <w:t>ein Veranstaltungsende</w:t>
      </w:r>
      <w:r w:rsidR="00343916">
        <w:t xml:space="preserve"> um </w:t>
      </w:r>
      <w:r w:rsidR="008E6D27">
        <w:t>1</w:t>
      </w:r>
      <w:r w:rsidR="00343916">
        <w:t>:00 Uhr.</w:t>
      </w:r>
      <w:r w:rsidR="008A7C3D">
        <w:t xml:space="preserve"> </w:t>
      </w:r>
    </w:p>
    <w:p w14:paraId="348C0D3C" w14:textId="53D0D54B" w:rsidR="00343916" w:rsidRPr="00D667F8" w:rsidRDefault="00C864B0" w:rsidP="00343916">
      <w:pPr>
        <w:jc w:val="both"/>
        <w:rPr>
          <w:u w:val="single"/>
        </w:rPr>
      </w:pPr>
      <w:r w:rsidRPr="00D667F8">
        <w:rPr>
          <w:u w:val="single"/>
        </w:rPr>
        <w:lastRenderedPageBreak/>
        <w:t>Zusammenfassung der e</w:t>
      </w:r>
      <w:r w:rsidR="00343916" w:rsidRPr="00D667F8">
        <w:rPr>
          <w:u w:val="single"/>
        </w:rPr>
        <w:t>rforderte</w:t>
      </w:r>
      <w:r w:rsidRPr="00D667F8">
        <w:rPr>
          <w:u w:val="single"/>
        </w:rPr>
        <w:t>n</w:t>
      </w:r>
      <w:r w:rsidR="00343916" w:rsidRPr="00D667F8">
        <w:rPr>
          <w:u w:val="single"/>
        </w:rPr>
        <w:t xml:space="preserve"> Veranstaltungstechnik</w:t>
      </w:r>
      <w:r w:rsidRPr="00D667F8">
        <w:rPr>
          <w:u w:val="single"/>
        </w:rPr>
        <w:t xml:space="preserve">: </w:t>
      </w:r>
    </w:p>
    <w:p w14:paraId="0FC39397" w14:textId="283ABD88" w:rsidR="008E3FEC" w:rsidRPr="003110FA" w:rsidRDefault="008E3FEC" w:rsidP="008E3FEC">
      <w:pPr>
        <w:jc w:val="both"/>
      </w:pPr>
      <w:r w:rsidRPr="003110FA">
        <w:t xml:space="preserve">Für die Veranstaltungstechnik benötigen wir eine anpassbare </w:t>
      </w:r>
      <w:r w:rsidRPr="003110FA">
        <w:rPr>
          <w:b/>
          <w:bCs/>
        </w:rPr>
        <w:t>Bühnen- und Hintergrundgestaltung</w:t>
      </w:r>
      <w:r w:rsidRPr="003110FA">
        <w:t xml:space="preserve">, ebenso wie eine zuverlässige </w:t>
      </w:r>
      <w:r w:rsidRPr="003110FA">
        <w:rPr>
          <w:b/>
          <w:bCs/>
        </w:rPr>
        <w:t>Regie</w:t>
      </w:r>
      <w:r w:rsidRPr="003110FA">
        <w:t xml:space="preserve"> und die Verfügbarkeit von </w:t>
      </w:r>
      <w:r w:rsidRPr="003110FA">
        <w:rPr>
          <w:b/>
          <w:bCs/>
        </w:rPr>
        <w:t>Lichtspots im Raum</w:t>
      </w:r>
      <w:r w:rsidRPr="003110FA">
        <w:t xml:space="preserve">. </w:t>
      </w:r>
      <w:r w:rsidRPr="003110FA">
        <w:rPr>
          <w:b/>
          <w:bCs/>
        </w:rPr>
        <w:t>Ausgezeichnete Ton- und Bildqualität</w:t>
      </w:r>
      <w:r w:rsidRPr="003110FA">
        <w:t xml:space="preserve"> müssen gewährleistet sein, ebenso wie eine pünktliche Lieferung und Lösungsorientierung bei eventuellen kurzfristigen Problemen. </w:t>
      </w:r>
      <w:r w:rsidR="00C6382B">
        <w:t>Das Veranstaltungstechnikunternehmen</w:t>
      </w:r>
      <w:r w:rsidR="00F571FE">
        <w:t xml:space="preserve"> muss sich </w:t>
      </w:r>
      <w:r w:rsidR="00FE3164">
        <w:t xml:space="preserve">demensprechend </w:t>
      </w:r>
      <w:r w:rsidR="00F571FE">
        <w:t xml:space="preserve">mit der Location </w:t>
      </w:r>
      <w:r w:rsidR="00FE3164">
        <w:t xml:space="preserve">abstimmen, um den Aufbau vor Beginn der Veranstaltung </w:t>
      </w:r>
      <w:r w:rsidR="00314849">
        <w:t>und den</w:t>
      </w:r>
      <w:r w:rsidR="0076594D">
        <w:t xml:space="preserve"> sukzessiven</w:t>
      </w:r>
      <w:r w:rsidR="00314849">
        <w:t xml:space="preserve"> Abbau der</w:t>
      </w:r>
      <w:r w:rsidR="0076594D">
        <w:t xml:space="preserve"> Veranstaltungstechnik nach dem Ende der Preisverleihung und dem Veranstaltungsende </w:t>
      </w:r>
      <w:r w:rsidR="00FE3164">
        <w:t xml:space="preserve">zu </w:t>
      </w:r>
      <w:r w:rsidR="004E25E4">
        <w:t xml:space="preserve">gewährleisten. </w:t>
      </w:r>
      <w:r w:rsidRPr="003110FA">
        <w:t>Marktgerechte Preise</w:t>
      </w:r>
      <w:r w:rsidR="00A37795">
        <w:t xml:space="preserve"> und</w:t>
      </w:r>
      <w:r w:rsidRPr="003110FA">
        <w:t xml:space="preserve"> geschultes Fachpersonal</w:t>
      </w:r>
      <w:r w:rsidR="00E31E08">
        <w:t xml:space="preserve"> </w:t>
      </w:r>
      <w:r w:rsidR="0079121C">
        <w:t>im Bereich der</w:t>
      </w:r>
      <w:r w:rsidR="00E31E08">
        <w:t xml:space="preserve"> Planung und Umsetzung </w:t>
      </w:r>
      <w:r w:rsidR="0079121C">
        <w:t>von Veranstaltungstechnik</w:t>
      </w:r>
      <w:r w:rsidR="00A30B58">
        <w:t>, das für die Veranstaltung eingesetzt wird</w:t>
      </w:r>
      <w:r w:rsidR="00E3727C">
        <w:t>,</w:t>
      </w:r>
      <w:r w:rsidRPr="003110FA">
        <w:t xml:space="preserve"> sind ebenfalls wichtig. Beratungsleistungen, auch in Bezug auf</w:t>
      </w:r>
      <w:r w:rsidR="00931F67" w:rsidRPr="003110FA">
        <w:t xml:space="preserve"> die</w:t>
      </w:r>
      <w:r w:rsidRPr="003110FA">
        <w:t xml:space="preserve"> Raumgestaltung, sowie die Verfügbarkeit von Equipment, </w:t>
      </w:r>
      <w:r w:rsidR="00D508C4" w:rsidRPr="003110FA">
        <w:t xml:space="preserve">das </w:t>
      </w:r>
      <w:r w:rsidR="00036328" w:rsidRPr="003110FA">
        <w:t>an die Location angepasst</w:t>
      </w:r>
      <w:r w:rsidR="00D508C4" w:rsidRPr="003110FA">
        <w:t xml:space="preserve"> ist,</w:t>
      </w:r>
      <w:r w:rsidR="00036328" w:rsidRPr="003110FA">
        <w:t xml:space="preserve"> </w:t>
      </w:r>
      <w:r w:rsidRPr="003110FA">
        <w:t xml:space="preserve">werden ebenfalls </w:t>
      </w:r>
      <w:r w:rsidR="00653A21">
        <w:t xml:space="preserve">im Zuge einer gemeinsamen Begehung im Vorfeld </w:t>
      </w:r>
      <w:r w:rsidRPr="003110FA">
        <w:t>erwartet.</w:t>
      </w:r>
      <w:r w:rsidR="00D508C4" w:rsidRPr="003110FA">
        <w:t xml:space="preserve"> </w:t>
      </w:r>
    </w:p>
    <w:p w14:paraId="3853BAFD" w14:textId="3D1D73A0" w:rsidR="00526B87" w:rsidRDefault="00526B87" w:rsidP="005F63E2">
      <w:pPr>
        <w:jc w:val="both"/>
        <w:rPr>
          <w:b/>
          <w:bCs/>
        </w:rPr>
      </w:pPr>
      <w:r w:rsidRPr="003110FA">
        <w:rPr>
          <w:b/>
          <w:bCs/>
        </w:rPr>
        <w:t>Veranstaltungstechnik für die verschiedenen Veranstaltungsräume</w:t>
      </w:r>
    </w:p>
    <w:p w14:paraId="06421248" w14:textId="77777777" w:rsidR="00526B87" w:rsidRPr="003110FA" w:rsidRDefault="7D0CE788" w:rsidP="004F446C">
      <w:pPr>
        <w:pStyle w:val="Listenabsatz"/>
        <w:numPr>
          <w:ilvl w:val="0"/>
          <w:numId w:val="34"/>
        </w:numPr>
        <w:jc w:val="both"/>
      </w:pPr>
      <w:r>
        <w:t>Audiotechni</w:t>
      </w:r>
      <w:r w:rsidR="68B7D139">
        <w:t>k</w:t>
      </w:r>
    </w:p>
    <w:p w14:paraId="660175E3" w14:textId="71ED665B" w:rsidR="00526B87" w:rsidRPr="003110FA" w:rsidRDefault="00526B87" w:rsidP="00526B87">
      <w:pPr>
        <w:pStyle w:val="Listenabsatz"/>
        <w:numPr>
          <w:ilvl w:val="1"/>
          <w:numId w:val="34"/>
        </w:numPr>
        <w:jc w:val="both"/>
      </w:pPr>
      <w:r w:rsidRPr="003110FA">
        <w:t>Funkmikrofone</w:t>
      </w:r>
      <w:r w:rsidR="009B7252">
        <w:t xml:space="preserve"> (3</w:t>
      </w:r>
      <w:r w:rsidR="00F460B5">
        <w:t>-4</w:t>
      </w:r>
      <w:r w:rsidR="009B7252">
        <w:t>)</w:t>
      </w:r>
    </w:p>
    <w:p w14:paraId="5D8D461D" w14:textId="410F272B" w:rsidR="00526B87" w:rsidRPr="003110FA" w:rsidRDefault="00526B87" w:rsidP="00526B87">
      <w:pPr>
        <w:pStyle w:val="Listenabsatz"/>
        <w:numPr>
          <w:ilvl w:val="1"/>
          <w:numId w:val="34"/>
        </w:numPr>
        <w:jc w:val="both"/>
      </w:pPr>
      <w:r w:rsidRPr="003110FA">
        <w:t>Lautsprecher</w:t>
      </w:r>
    </w:p>
    <w:p w14:paraId="0F7CF34C" w14:textId="065B6017" w:rsidR="00526B87" w:rsidRPr="003110FA" w:rsidRDefault="00CB5541" w:rsidP="00526B87">
      <w:pPr>
        <w:pStyle w:val="Listenabsatz"/>
        <w:numPr>
          <w:ilvl w:val="1"/>
          <w:numId w:val="34"/>
        </w:numPr>
        <w:jc w:val="both"/>
      </w:pPr>
      <w:proofErr w:type="spellStart"/>
      <w:r w:rsidRPr="003110FA">
        <w:t>Stageboxes</w:t>
      </w:r>
      <w:proofErr w:type="spellEnd"/>
    </w:p>
    <w:p w14:paraId="33B346F7" w14:textId="618AA510" w:rsidR="00CB5541" w:rsidRPr="003110FA" w:rsidRDefault="005A5111" w:rsidP="00526B87">
      <w:pPr>
        <w:pStyle w:val="Listenabsatz"/>
        <w:numPr>
          <w:ilvl w:val="1"/>
          <w:numId w:val="34"/>
        </w:numPr>
        <w:jc w:val="both"/>
      </w:pPr>
      <w:r w:rsidRPr="003110FA">
        <w:t>Ton-</w:t>
      </w:r>
      <w:r w:rsidR="00CB5541" w:rsidRPr="003110FA">
        <w:t>Mischpult</w:t>
      </w:r>
      <w:r w:rsidR="00AB000C" w:rsidRPr="003110FA">
        <w:t>e</w:t>
      </w:r>
    </w:p>
    <w:p w14:paraId="03D0AA0D" w14:textId="3A8F28C5" w:rsidR="00CB5541" w:rsidRDefault="00F460B5" w:rsidP="00CB5541">
      <w:pPr>
        <w:pStyle w:val="Listenabsatz"/>
        <w:numPr>
          <w:ilvl w:val="1"/>
          <w:numId w:val="34"/>
        </w:numPr>
        <w:jc w:val="both"/>
      </w:pPr>
      <w:r>
        <w:t>Headset-Mikrophone (2-3)</w:t>
      </w:r>
    </w:p>
    <w:p w14:paraId="1BFDC0E8" w14:textId="00A1DBAC" w:rsidR="00E7208B" w:rsidRPr="003110FA" w:rsidRDefault="00E7208B" w:rsidP="00CB5541">
      <w:pPr>
        <w:pStyle w:val="Listenabsatz"/>
        <w:numPr>
          <w:ilvl w:val="1"/>
          <w:numId w:val="34"/>
        </w:numPr>
        <w:jc w:val="both"/>
      </w:pPr>
      <w:r>
        <w:t xml:space="preserve">Im </w:t>
      </w:r>
      <w:r w:rsidR="002E787A">
        <w:t xml:space="preserve">Raum für die </w:t>
      </w:r>
      <w:r w:rsidR="007F5941">
        <w:t>spätere Party: Bereitstellung der benötigen Infrastruktur für den DJ</w:t>
      </w:r>
      <w:r w:rsidR="0019045E">
        <w:t>,</w:t>
      </w:r>
      <w:r w:rsidR="007F5941">
        <w:t xml:space="preserve"> d. </w:t>
      </w:r>
      <w:r w:rsidR="0019045E">
        <w:t>h</w:t>
      </w:r>
      <w:r w:rsidR="007F5941">
        <w:t xml:space="preserve">. </w:t>
      </w:r>
      <w:r w:rsidR="0019045E">
        <w:t xml:space="preserve">Tisch </w:t>
      </w:r>
      <w:r w:rsidR="009833FF">
        <w:t xml:space="preserve">sowie </w:t>
      </w:r>
      <w:r w:rsidR="006D03EA">
        <w:t>Beschallungsanlage + nötige Verkabelung.</w:t>
      </w:r>
      <w:r w:rsidR="00B07414">
        <w:t xml:space="preserve"> Der DJ bringt </w:t>
      </w:r>
      <w:r w:rsidR="00574E95">
        <w:t xml:space="preserve">Laptop sowie Mischpult mit. </w:t>
      </w:r>
    </w:p>
    <w:p w14:paraId="47B3847E" w14:textId="35AE4109" w:rsidR="00F82E54" w:rsidRPr="003110FA" w:rsidRDefault="005F63E2" w:rsidP="00F82E54">
      <w:pPr>
        <w:pStyle w:val="Listenabsatz"/>
        <w:numPr>
          <w:ilvl w:val="0"/>
          <w:numId w:val="34"/>
        </w:numPr>
        <w:jc w:val="both"/>
      </w:pPr>
      <w:r w:rsidRPr="003110FA">
        <w:t>Videotechni</w:t>
      </w:r>
      <w:r w:rsidR="00526B87" w:rsidRPr="003110FA">
        <w:t>k</w:t>
      </w:r>
    </w:p>
    <w:p w14:paraId="11208BE9" w14:textId="06EE9D26" w:rsidR="00433D6D" w:rsidRPr="003110FA" w:rsidRDefault="00433D6D" w:rsidP="00433D6D">
      <w:pPr>
        <w:pStyle w:val="Listenabsatz"/>
        <w:numPr>
          <w:ilvl w:val="1"/>
          <w:numId w:val="34"/>
        </w:numPr>
        <w:jc w:val="both"/>
      </w:pPr>
      <w:r w:rsidRPr="003110FA">
        <w:t>Projektor</w:t>
      </w:r>
    </w:p>
    <w:p w14:paraId="25D6B3C7" w14:textId="599B4E41" w:rsidR="00F50A52" w:rsidRPr="003110FA" w:rsidRDefault="00F50A52" w:rsidP="00433D6D">
      <w:pPr>
        <w:pStyle w:val="Listenabsatz"/>
        <w:numPr>
          <w:ilvl w:val="1"/>
          <w:numId w:val="34"/>
        </w:numPr>
        <w:jc w:val="both"/>
      </w:pPr>
      <w:r w:rsidRPr="003110FA">
        <w:t>Monitor</w:t>
      </w:r>
    </w:p>
    <w:p w14:paraId="103263D3" w14:textId="56FE978B" w:rsidR="005F63E2" w:rsidRPr="003110FA" w:rsidRDefault="005F63E2" w:rsidP="005F63E2">
      <w:pPr>
        <w:pStyle w:val="Listenabsatz"/>
        <w:numPr>
          <w:ilvl w:val="0"/>
          <w:numId w:val="34"/>
        </w:numPr>
        <w:jc w:val="both"/>
      </w:pPr>
      <w:r w:rsidRPr="003110FA">
        <w:t>Lichttechnik</w:t>
      </w:r>
    </w:p>
    <w:p w14:paraId="16E5710F" w14:textId="6F59491B" w:rsidR="00185C4D" w:rsidRPr="003110FA" w:rsidRDefault="00185C4D" w:rsidP="00185C4D">
      <w:pPr>
        <w:pStyle w:val="Listenabsatz"/>
        <w:numPr>
          <w:ilvl w:val="1"/>
          <w:numId w:val="34"/>
        </w:numPr>
        <w:jc w:val="both"/>
      </w:pPr>
      <w:r w:rsidRPr="003110FA">
        <w:t xml:space="preserve">Atmosphärische Beleuchtung des </w:t>
      </w:r>
      <w:r w:rsidR="00E32C21" w:rsidRPr="003110FA">
        <w:t>Vorraums</w:t>
      </w:r>
      <w:r w:rsidRPr="003110FA">
        <w:t xml:space="preserve"> </w:t>
      </w:r>
    </w:p>
    <w:p w14:paraId="7B2F02B2" w14:textId="3DE27D4E" w:rsidR="00185C4D" w:rsidRPr="003110FA" w:rsidRDefault="00185C4D" w:rsidP="00185C4D">
      <w:pPr>
        <w:pStyle w:val="Listenabsatz"/>
        <w:numPr>
          <w:ilvl w:val="1"/>
          <w:numId w:val="34"/>
        </w:numPr>
        <w:jc w:val="both"/>
      </w:pPr>
      <w:r w:rsidRPr="003110FA">
        <w:t>Ausleuchtung Band/DJ</w:t>
      </w:r>
      <w:r w:rsidR="00E32C21" w:rsidRPr="003110FA">
        <w:t xml:space="preserve"> im Vorraum</w:t>
      </w:r>
    </w:p>
    <w:p w14:paraId="558753FC" w14:textId="768E29E4" w:rsidR="00185C4D" w:rsidRPr="003110FA" w:rsidRDefault="00185C4D" w:rsidP="00185C4D">
      <w:pPr>
        <w:pStyle w:val="Listenabsatz"/>
        <w:numPr>
          <w:ilvl w:val="1"/>
          <w:numId w:val="34"/>
        </w:numPr>
        <w:jc w:val="both"/>
      </w:pPr>
      <w:r w:rsidRPr="003110FA">
        <w:t>Temporäre Ausleuchtung Redner</w:t>
      </w:r>
      <w:r w:rsidR="00D64668" w:rsidRPr="003110FA">
        <w:t xml:space="preserve"> im Vorraum</w:t>
      </w:r>
    </w:p>
    <w:p w14:paraId="43ADC4FC" w14:textId="77777777" w:rsidR="00185C4D" w:rsidRPr="003110FA" w:rsidRDefault="00185C4D" w:rsidP="00185C4D">
      <w:pPr>
        <w:pStyle w:val="Listenabsatz"/>
        <w:numPr>
          <w:ilvl w:val="1"/>
          <w:numId w:val="34"/>
        </w:numPr>
        <w:jc w:val="both"/>
      </w:pPr>
      <w:r w:rsidRPr="003110FA">
        <w:t>Beleuchtung Eingangsbereich</w:t>
      </w:r>
    </w:p>
    <w:p w14:paraId="5100EC52" w14:textId="5F1E652F" w:rsidR="00E32C21" w:rsidRPr="003110FA" w:rsidRDefault="00E32C21" w:rsidP="00185C4D">
      <w:pPr>
        <w:pStyle w:val="Listenabsatz"/>
        <w:numPr>
          <w:ilvl w:val="1"/>
          <w:numId w:val="34"/>
        </w:numPr>
        <w:jc w:val="both"/>
      </w:pPr>
      <w:r w:rsidRPr="003110FA">
        <w:t>Atmosphärische Beleuchtung des Veranstaltungsraums</w:t>
      </w:r>
    </w:p>
    <w:p w14:paraId="0D5E4D5C" w14:textId="635D3E8B" w:rsidR="00526B87" w:rsidRPr="003110FA" w:rsidRDefault="00F82E54" w:rsidP="00526B87">
      <w:pPr>
        <w:pStyle w:val="Listenabsatz"/>
        <w:numPr>
          <w:ilvl w:val="1"/>
          <w:numId w:val="34"/>
        </w:numPr>
        <w:jc w:val="both"/>
      </w:pPr>
      <w:proofErr w:type="spellStart"/>
      <w:r w:rsidRPr="003110FA">
        <w:t>Floorspots</w:t>
      </w:r>
      <w:proofErr w:type="spellEnd"/>
    </w:p>
    <w:p w14:paraId="05A08131" w14:textId="5C2B586B" w:rsidR="00F82E54" w:rsidRPr="003110FA" w:rsidRDefault="00AB000C" w:rsidP="00526B87">
      <w:pPr>
        <w:pStyle w:val="Listenabsatz"/>
        <w:numPr>
          <w:ilvl w:val="1"/>
          <w:numId w:val="34"/>
        </w:numPr>
        <w:jc w:val="both"/>
      </w:pPr>
      <w:r w:rsidRPr="003110FA">
        <w:t>Lichtspots im Raum</w:t>
      </w:r>
    </w:p>
    <w:p w14:paraId="0909E2C7" w14:textId="4643D1BA" w:rsidR="00AB000C" w:rsidRDefault="00AB000C" w:rsidP="00526B87">
      <w:pPr>
        <w:pStyle w:val="Listenabsatz"/>
        <w:numPr>
          <w:ilvl w:val="1"/>
          <w:numId w:val="34"/>
        </w:numPr>
        <w:jc w:val="both"/>
      </w:pPr>
      <w:r w:rsidRPr="003110FA">
        <w:t>Scheinwerfer</w:t>
      </w:r>
    </w:p>
    <w:p w14:paraId="3F228F32" w14:textId="7884F0A1" w:rsidR="00492D00" w:rsidRPr="003110FA" w:rsidRDefault="00492D00" w:rsidP="00526B87">
      <w:pPr>
        <w:pStyle w:val="Listenabsatz"/>
        <w:numPr>
          <w:ilvl w:val="1"/>
          <w:numId w:val="34"/>
        </w:numPr>
        <w:jc w:val="both"/>
      </w:pPr>
      <w:r>
        <w:t>Akkuleuchten</w:t>
      </w:r>
    </w:p>
    <w:p w14:paraId="5C293FAF" w14:textId="3E36F94B" w:rsidR="00BB6918" w:rsidRPr="003110FA" w:rsidRDefault="005A5111" w:rsidP="00BB6918">
      <w:pPr>
        <w:pStyle w:val="Listenabsatz"/>
        <w:numPr>
          <w:ilvl w:val="1"/>
          <w:numId w:val="34"/>
        </w:numPr>
        <w:jc w:val="both"/>
      </w:pPr>
      <w:r w:rsidRPr="003110FA">
        <w:t>Licht-M</w:t>
      </w:r>
      <w:r w:rsidR="00AB000C" w:rsidRPr="003110FA">
        <w:t>ischpulte</w:t>
      </w:r>
    </w:p>
    <w:p w14:paraId="1250883B" w14:textId="15F97871" w:rsidR="008450D8" w:rsidRPr="003110FA" w:rsidRDefault="006C0FDF" w:rsidP="00BB6918">
      <w:pPr>
        <w:pStyle w:val="Listenabsatz"/>
        <w:numPr>
          <w:ilvl w:val="1"/>
          <w:numId w:val="34"/>
        </w:numPr>
        <w:jc w:val="both"/>
      </w:pPr>
      <w:r>
        <w:t xml:space="preserve">Disco-Kugel </w:t>
      </w:r>
    </w:p>
    <w:p w14:paraId="1C66EF10" w14:textId="4E19EABB" w:rsidR="00C85668" w:rsidRPr="003110FA" w:rsidRDefault="28E9BC19" w:rsidP="00BB6918">
      <w:pPr>
        <w:pStyle w:val="Listenabsatz"/>
        <w:numPr>
          <w:ilvl w:val="1"/>
          <w:numId w:val="34"/>
        </w:numPr>
        <w:jc w:val="both"/>
      </w:pPr>
      <w:r>
        <w:t xml:space="preserve">Dunkelblende &amp; </w:t>
      </w:r>
      <w:r w:rsidR="1F4E2A20">
        <w:t>Spotlight auf die Bühne (für die Verkündung der Gewinnerinnen und Gewinner)</w:t>
      </w:r>
    </w:p>
    <w:p w14:paraId="25946789" w14:textId="24268919" w:rsidR="003B6F61" w:rsidRPr="00807BFE" w:rsidRDefault="003B6F61" w:rsidP="005F63E2">
      <w:pPr>
        <w:jc w:val="both"/>
      </w:pPr>
      <w:r w:rsidRPr="00807BFE">
        <w:t xml:space="preserve">Die jeweilige Anzahl der </w:t>
      </w:r>
      <w:r w:rsidR="005A490C" w:rsidRPr="00807BFE">
        <w:t>technischen Ausstattungselem</w:t>
      </w:r>
      <w:r w:rsidR="00807BFE">
        <w:t>en</w:t>
      </w:r>
      <w:r w:rsidR="005A490C" w:rsidRPr="00807BFE">
        <w:t xml:space="preserve">te </w:t>
      </w:r>
      <w:r w:rsidR="00AD1249" w:rsidRPr="00807BFE">
        <w:t xml:space="preserve">muss </w:t>
      </w:r>
      <w:r w:rsidR="005A490C" w:rsidRPr="00807BFE">
        <w:t>sich aus dem Konzept</w:t>
      </w:r>
      <w:r w:rsidR="00AD1249" w:rsidRPr="00807BFE">
        <w:t xml:space="preserve"> ergeben</w:t>
      </w:r>
      <w:r w:rsidR="00D440BE" w:rsidRPr="00807BFE">
        <w:t xml:space="preserve">. Es ist jeweils so zu planen, dass </w:t>
      </w:r>
      <w:r w:rsidR="00F00C43" w:rsidRPr="00807BFE">
        <w:t>die Veranstaltung wie im Konzept präsentiert durchgeführt werden kann</w:t>
      </w:r>
      <w:r w:rsidR="007712AE">
        <w:t>. Vgl. zusätzlich die beigefügten Raumpläne der Veranstaltungslocation</w:t>
      </w:r>
      <w:r w:rsidR="008C0312">
        <w:t>.</w:t>
      </w:r>
    </w:p>
    <w:p w14:paraId="1370B813" w14:textId="77777777" w:rsidR="001B663D" w:rsidRDefault="001B663D" w:rsidP="005F63E2">
      <w:pPr>
        <w:jc w:val="both"/>
        <w:rPr>
          <w:b/>
          <w:bCs/>
        </w:rPr>
      </w:pPr>
    </w:p>
    <w:p w14:paraId="6E6602AF" w14:textId="0B388C72" w:rsidR="00526B87" w:rsidRPr="003110FA" w:rsidRDefault="005F63E2" w:rsidP="005F63E2">
      <w:pPr>
        <w:jc w:val="both"/>
        <w:rPr>
          <w:b/>
          <w:bCs/>
        </w:rPr>
      </w:pPr>
      <w:r w:rsidRPr="003110FA">
        <w:rPr>
          <w:b/>
          <w:bCs/>
        </w:rPr>
        <w:lastRenderedPageBreak/>
        <w:t>Bühne</w:t>
      </w:r>
    </w:p>
    <w:p w14:paraId="4691FE22" w14:textId="47F4C99D" w:rsidR="005A5111" w:rsidRPr="003110FA" w:rsidRDefault="005B27A3" w:rsidP="005A5111">
      <w:pPr>
        <w:pStyle w:val="Listenabsatz"/>
        <w:numPr>
          <w:ilvl w:val="0"/>
          <w:numId w:val="34"/>
        </w:numPr>
        <w:jc w:val="both"/>
      </w:pPr>
      <w:r>
        <w:t>Die Bühne wird vo</w:t>
      </w:r>
      <w:r w:rsidR="00442B87">
        <w:t>m Veranstaltungsort bereitgestellt</w:t>
      </w:r>
      <w:r w:rsidR="009774F5">
        <w:t xml:space="preserve">, </w:t>
      </w:r>
      <w:r w:rsidR="62D1899A">
        <w:t xml:space="preserve">mit den Maßen </w:t>
      </w:r>
      <w:r w:rsidR="00C31018">
        <w:t>6</w:t>
      </w:r>
      <w:r w:rsidR="00740893">
        <w:t xml:space="preserve"> </w:t>
      </w:r>
      <w:r w:rsidR="62D1899A">
        <w:t>x</w:t>
      </w:r>
      <w:r w:rsidR="00740893">
        <w:t xml:space="preserve"> </w:t>
      </w:r>
      <w:r w:rsidR="00C31018">
        <w:t>4</w:t>
      </w:r>
      <w:r w:rsidR="00740893">
        <w:t xml:space="preserve"> </w:t>
      </w:r>
      <w:r w:rsidR="62D1899A">
        <w:t>x</w:t>
      </w:r>
      <w:r w:rsidR="00740893">
        <w:t xml:space="preserve"> </w:t>
      </w:r>
      <w:r w:rsidR="62D1899A">
        <w:t>0,40m</w:t>
      </w:r>
      <w:r w:rsidR="6F2EA424">
        <w:t>. Ein den Maßen angepasster Teppich</w:t>
      </w:r>
      <w:r w:rsidR="0004238D">
        <w:t xml:space="preserve"> in anthrazit</w:t>
      </w:r>
      <w:r w:rsidR="008B5FDD">
        <w:t>, der auf der Bühne platziert wird,</w:t>
      </w:r>
      <w:r w:rsidR="6F2EA424">
        <w:t xml:space="preserve"> soll in das Angebot</w:t>
      </w:r>
      <w:r w:rsidR="4CAABBBA">
        <w:t xml:space="preserve"> mit aufgenommen werden.</w:t>
      </w:r>
    </w:p>
    <w:p w14:paraId="7C250DA8" w14:textId="56AF4935" w:rsidR="005F63E2" w:rsidRPr="003110FA" w:rsidRDefault="005F63E2" w:rsidP="005F63E2">
      <w:pPr>
        <w:jc w:val="both"/>
        <w:rPr>
          <w:b/>
          <w:bCs/>
        </w:rPr>
      </w:pPr>
      <w:r w:rsidRPr="003110FA">
        <w:rPr>
          <w:b/>
          <w:bCs/>
        </w:rPr>
        <w:t>Rückw</w:t>
      </w:r>
      <w:r w:rsidR="00554CFA" w:rsidRPr="003110FA">
        <w:rPr>
          <w:b/>
          <w:bCs/>
        </w:rPr>
        <w:t>ände</w:t>
      </w:r>
      <w:r w:rsidR="003D12B3">
        <w:rPr>
          <w:b/>
          <w:bCs/>
        </w:rPr>
        <w:t xml:space="preserve"> / Rücksetzer</w:t>
      </w:r>
    </w:p>
    <w:p w14:paraId="3AD7CDB2" w14:textId="06F209ED" w:rsidR="006E7CBE" w:rsidRPr="003110FA" w:rsidRDefault="2A712626" w:rsidP="006E7CBE">
      <w:pPr>
        <w:pStyle w:val="Listenabsatz"/>
        <w:numPr>
          <w:ilvl w:val="0"/>
          <w:numId w:val="34"/>
        </w:numPr>
      </w:pPr>
      <w:r>
        <w:t xml:space="preserve">Verfügbarkeit eines Rückwandsystems </w:t>
      </w:r>
      <w:r w:rsidR="0065312B">
        <w:t xml:space="preserve">(ohne Druck) </w:t>
      </w:r>
      <w:r>
        <w:t xml:space="preserve">in den (ungefähren) Maßen </w:t>
      </w:r>
      <w:r w:rsidR="004D5716">
        <w:t>6</w:t>
      </w:r>
      <w:r>
        <w:t xml:space="preserve">m x 4m. Auf dieser Bühnenrückwand sollen zwei Screens rechts und links bestrahlt werden, damit die mittig stehenden Moderatoren nicht das Bild verdecken. </w:t>
      </w:r>
    </w:p>
    <w:p w14:paraId="09F0F064" w14:textId="703E09B1" w:rsidR="00DD03D3" w:rsidRPr="003110FA" w:rsidRDefault="54627BCF" w:rsidP="00571CAB">
      <w:pPr>
        <w:pStyle w:val="Listenabsatz"/>
        <w:numPr>
          <w:ilvl w:val="0"/>
          <w:numId w:val="34"/>
        </w:numPr>
      </w:pPr>
      <w:r>
        <w:t xml:space="preserve">Rückwand </w:t>
      </w:r>
      <w:r w:rsidR="4305A8CB">
        <w:t xml:space="preserve">Foyer </w:t>
      </w:r>
      <w:r>
        <w:t>(4m x 3m)</w:t>
      </w:r>
      <w:r w:rsidR="004D5716">
        <w:t xml:space="preserve"> </w:t>
      </w:r>
      <w:r w:rsidR="00A256A5">
        <w:t>/ Rücksetzer selbststehend</w:t>
      </w:r>
      <w:r w:rsidR="0065312B">
        <w:t xml:space="preserve"> 4x3 </w:t>
      </w:r>
      <w:r w:rsidR="00D13996">
        <w:t>m</w:t>
      </w:r>
      <w:r w:rsidR="0065312B">
        <w:t xml:space="preserve"> inklusive Digitaldruck</w:t>
      </w:r>
    </w:p>
    <w:p w14:paraId="4CC6D71B" w14:textId="603C3337" w:rsidR="00736EE9" w:rsidRPr="003110FA" w:rsidRDefault="00736EE9" w:rsidP="00736EE9">
      <w:pPr>
        <w:jc w:val="both"/>
        <w:rPr>
          <w:b/>
          <w:bCs/>
        </w:rPr>
      </w:pPr>
      <w:r w:rsidRPr="003110FA">
        <w:rPr>
          <w:b/>
          <w:bCs/>
        </w:rPr>
        <w:t>Personal</w:t>
      </w:r>
    </w:p>
    <w:p w14:paraId="387471CB" w14:textId="30866458" w:rsidR="00736EE9" w:rsidRDefault="76420DBD" w:rsidP="00736EE9">
      <w:pPr>
        <w:pStyle w:val="Listenabsatz"/>
        <w:numPr>
          <w:ilvl w:val="0"/>
          <w:numId w:val="34"/>
        </w:numPr>
        <w:jc w:val="both"/>
      </w:pPr>
      <w:r w:rsidRPr="003110FA">
        <w:t>Der Personalschlüssel ergibt sich aus ihrem Konzept</w:t>
      </w:r>
      <w:r w:rsidR="00D00FAD">
        <w:t xml:space="preserve">: Dies umfasst </w:t>
      </w:r>
      <w:r w:rsidR="008315BA">
        <w:t xml:space="preserve">u. a. </w:t>
      </w:r>
      <w:r w:rsidR="00D00FAD">
        <w:t xml:space="preserve">Veranstaltungstechniker, Personal für das Projektmanagement </w:t>
      </w:r>
      <w:r w:rsidR="00373146">
        <w:t xml:space="preserve">inkl. Projektleitung </w:t>
      </w:r>
      <w:r w:rsidR="00D00FAD">
        <w:t>und die Logistik</w:t>
      </w:r>
    </w:p>
    <w:p w14:paraId="4822042A" w14:textId="77777777" w:rsidR="00B91890" w:rsidRPr="003110FA" w:rsidRDefault="00B91890" w:rsidP="00B91890">
      <w:pPr>
        <w:pStyle w:val="Listenabsatz"/>
        <w:jc w:val="both"/>
      </w:pPr>
    </w:p>
    <w:p w14:paraId="5963B6D3" w14:textId="77777777" w:rsidR="00DC2162" w:rsidRPr="003110FA" w:rsidRDefault="00DC2162" w:rsidP="00DC2162">
      <w:pPr>
        <w:jc w:val="both"/>
        <w:rPr>
          <w:b/>
          <w:bCs/>
        </w:rPr>
      </w:pPr>
      <w:r w:rsidRPr="003110FA">
        <w:rPr>
          <w:b/>
          <w:bCs/>
        </w:rPr>
        <w:t xml:space="preserve">Verbrauchsmaterial </w:t>
      </w:r>
    </w:p>
    <w:p w14:paraId="616993CB" w14:textId="7B1584D3" w:rsidR="00DC2162" w:rsidRPr="003110FA" w:rsidRDefault="00DC2162" w:rsidP="00DC2162">
      <w:pPr>
        <w:pStyle w:val="Listenabsatz"/>
        <w:numPr>
          <w:ilvl w:val="0"/>
          <w:numId w:val="35"/>
        </w:numPr>
        <w:jc w:val="both"/>
      </w:pPr>
      <w:r>
        <w:t>Kleinstmaterial wie Kabelbinder, Klebeband etc.</w:t>
      </w:r>
      <w:r w:rsidR="11E04DD0">
        <w:t xml:space="preserve">, d. h. sämtliches Verbrauchsmaterial, das für die Erbringung der Leistung notwendig ist. </w:t>
      </w:r>
    </w:p>
    <w:p w14:paraId="6A03172D" w14:textId="77777777" w:rsidR="00DC2162" w:rsidRPr="003110FA" w:rsidRDefault="00DC2162" w:rsidP="00DC2162">
      <w:pPr>
        <w:jc w:val="both"/>
        <w:rPr>
          <w:b/>
          <w:bCs/>
        </w:rPr>
      </w:pPr>
      <w:r w:rsidRPr="003110FA">
        <w:rPr>
          <w:b/>
          <w:bCs/>
        </w:rPr>
        <w:t xml:space="preserve">Logistik </w:t>
      </w:r>
    </w:p>
    <w:p w14:paraId="43831D5C" w14:textId="68DA665E" w:rsidR="00F65E5E" w:rsidRPr="003110FA" w:rsidRDefault="00AD4D8F" w:rsidP="00DC2162">
      <w:pPr>
        <w:pStyle w:val="Listenabsatz"/>
        <w:numPr>
          <w:ilvl w:val="0"/>
          <w:numId w:val="35"/>
        </w:numPr>
        <w:jc w:val="both"/>
      </w:pPr>
      <w:r>
        <w:t xml:space="preserve">Transport, Auf- und Abbau der </w:t>
      </w:r>
      <w:r w:rsidR="00F31E5A">
        <w:t>benötigten Veranstaltungst</w:t>
      </w:r>
      <w:r>
        <w:t xml:space="preserve">echnik </w:t>
      </w:r>
    </w:p>
    <w:p w14:paraId="2B0BF5F1" w14:textId="6DD27733" w:rsidR="001B663D" w:rsidRDefault="08E0214E" w:rsidP="001B663D">
      <w:pPr>
        <w:pStyle w:val="Listenabsatz"/>
        <w:numPr>
          <w:ilvl w:val="0"/>
          <w:numId w:val="35"/>
        </w:numPr>
      </w:pPr>
      <w:r>
        <w:t>Um das Verlegen des uns vorliegenden pinken Teppichs im Eingangsbereich wird gebeten.</w:t>
      </w:r>
    </w:p>
    <w:p w14:paraId="2F6DDA42" w14:textId="4A9C3601" w:rsidR="00514820" w:rsidRDefault="001B663D" w:rsidP="000E2897">
      <w:pPr>
        <w:tabs>
          <w:tab w:val="left" w:pos="3308"/>
        </w:tabs>
      </w:pPr>
      <w:r>
        <w:br/>
      </w:r>
      <w:r w:rsidR="009B5DC4">
        <w:t>Liebe Bieterin, lieber Bieter,</w:t>
      </w:r>
    </w:p>
    <w:p w14:paraId="33A9141E" w14:textId="75663C20" w:rsidR="009B5DC4" w:rsidRDefault="00A5590A" w:rsidP="000E2897">
      <w:pPr>
        <w:tabs>
          <w:tab w:val="left" w:pos="3308"/>
        </w:tabs>
      </w:pPr>
      <w:r>
        <w:t xml:space="preserve">wir suchen </w:t>
      </w:r>
      <w:r w:rsidR="2DF39D87">
        <w:t>einen Technikdienstleister</w:t>
      </w:r>
      <w:r>
        <w:t xml:space="preserve">, </w:t>
      </w:r>
      <w:r w:rsidR="00F7474B">
        <w:t xml:space="preserve">der </w:t>
      </w:r>
      <w:r>
        <w:t xml:space="preserve">den oben gelisteten Anforderungen und Qualitätsmerkmalen </w:t>
      </w:r>
      <w:r w:rsidR="00FF038C">
        <w:t xml:space="preserve">für unsere </w:t>
      </w:r>
      <w:r w:rsidR="00640464">
        <w:t xml:space="preserve">Preisverleihung </w:t>
      </w:r>
      <w:r w:rsidR="00FF038C">
        <w:t>„</w:t>
      </w:r>
      <w:r w:rsidR="00640464">
        <w:t>Audiopreis 202</w:t>
      </w:r>
      <w:r w:rsidR="00161B61">
        <w:t>6</w:t>
      </w:r>
      <w:r w:rsidR="00FF038C">
        <w:t xml:space="preserve">“ </w:t>
      </w:r>
      <w:r>
        <w:t>entsprich</w:t>
      </w:r>
      <w:r w:rsidR="000949B8">
        <w:t>t</w:t>
      </w:r>
      <w:r>
        <w:t xml:space="preserve">. </w:t>
      </w:r>
    </w:p>
    <w:p w14:paraId="6B2A09C8" w14:textId="7F92FA8E" w:rsidR="00A5590A" w:rsidRDefault="00A5590A" w:rsidP="000E2897">
      <w:pPr>
        <w:tabs>
          <w:tab w:val="left" w:pos="3308"/>
        </w:tabs>
      </w:pPr>
      <w:r>
        <w:t xml:space="preserve">Wir freuen uns über </w:t>
      </w:r>
      <w:r w:rsidR="00F7474B">
        <w:t>I</w:t>
      </w:r>
      <w:r>
        <w:t xml:space="preserve">hre Teilnahme an der Ausschreibung, </w:t>
      </w:r>
      <w:r w:rsidR="00F7474B">
        <w:t>I</w:t>
      </w:r>
      <w:r>
        <w:t>hre Ideen und konstruktive Mitarbeit an dieser Veranstaltung.</w:t>
      </w:r>
    </w:p>
    <w:p w14:paraId="7713CE3E" w14:textId="1FF20A5C" w:rsidR="004D431E" w:rsidRDefault="00A5590A" w:rsidP="000E2897">
      <w:pPr>
        <w:tabs>
          <w:tab w:val="left" w:pos="3308"/>
        </w:tabs>
      </w:pPr>
      <w:r>
        <w:t xml:space="preserve">Bieterfragen können im Rahmen der Ausschreibung über das Vergabeportal eingereicht werden. </w:t>
      </w:r>
    </w:p>
    <w:p w14:paraId="4FB185FC" w14:textId="2101B28C" w:rsidR="00AA7CD3" w:rsidRDefault="00620724" w:rsidP="000E2897">
      <w:pPr>
        <w:tabs>
          <w:tab w:val="left" w:pos="3308"/>
        </w:tabs>
      </w:pPr>
      <w:sdt>
        <w:sdtPr>
          <w:id w:val="-508838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479C">
            <w:rPr>
              <w:rFonts w:ascii="MS Gothic" w:eastAsia="MS Gothic" w:hAnsi="MS Gothic" w:hint="eastAsia"/>
            </w:rPr>
            <w:t>☐</w:t>
          </w:r>
        </w:sdtContent>
      </w:sdt>
      <w:r w:rsidR="004D431E">
        <w:t xml:space="preserve"> Bitte ankreuzen, dass die Leistungsbeschreibung von Ihnen zur Kenntnis genommen wurde.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4"/>
        <w:gridCol w:w="4604"/>
      </w:tblGrid>
      <w:tr w:rsidR="00AA7CD3" w14:paraId="2FCC2629" w14:textId="77777777" w:rsidTr="00E37BA9">
        <w:trPr>
          <w:trHeight w:val="473"/>
        </w:trPr>
        <w:tc>
          <w:tcPr>
            <w:tcW w:w="4604" w:type="dxa"/>
          </w:tcPr>
          <w:p w14:paraId="6823DF79" w14:textId="1286DAC9" w:rsidR="00AA7CD3" w:rsidRPr="00F00AB8" w:rsidRDefault="00AA7CD3" w:rsidP="000E2897">
            <w:pPr>
              <w:tabs>
                <w:tab w:val="left" w:pos="3308"/>
              </w:tabs>
              <w:rPr>
                <w:b/>
                <w:bCs/>
              </w:rPr>
            </w:pPr>
            <w:r w:rsidRPr="00F00AB8">
              <w:rPr>
                <w:b/>
                <w:bCs/>
              </w:rPr>
              <w:t>Name der Firma</w:t>
            </w:r>
          </w:p>
        </w:tc>
        <w:sdt>
          <w:sdtPr>
            <w:id w:val="-1707780850"/>
            <w:placeholder>
              <w:docPart w:val="88D861D3725A4E5CAF11F26007AFEED1"/>
            </w:placeholder>
            <w:showingPlcHdr/>
          </w:sdtPr>
          <w:sdtEndPr/>
          <w:sdtContent>
            <w:tc>
              <w:tcPr>
                <w:tcW w:w="4604" w:type="dxa"/>
              </w:tcPr>
              <w:p w14:paraId="434100E5" w14:textId="2532D482" w:rsidR="00AA7CD3" w:rsidRDefault="00E37BA9" w:rsidP="00E37BA9">
                <w:pPr>
                  <w:tabs>
                    <w:tab w:val="left" w:pos="3308"/>
                  </w:tabs>
                  <w:spacing w:after="0"/>
                </w:pPr>
                <w:r w:rsidRPr="0068452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A7CD3" w14:paraId="47FFF594" w14:textId="77777777" w:rsidTr="00AA7CD3">
        <w:tc>
          <w:tcPr>
            <w:tcW w:w="4604" w:type="dxa"/>
          </w:tcPr>
          <w:p w14:paraId="45E0CBFC" w14:textId="3AAFEBD5" w:rsidR="00AA7CD3" w:rsidRPr="00F00AB8" w:rsidRDefault="00AA7CD3" w:rsidP="000E2897">
            <w:pPr>
              <w:tabs>
                <w:tab w:val="left" w:pos="3308"/>
              </w:tabs>
              <w:rPr>
                <w:b/>
                <w:bCs/>
              </w:rPr>
            </w:pPr>
            <w:r w:rsidRPr="00F00AB8">
              <w:rPr>
                <w:b/>
                <w:bCs/>
              </w:rPr>
              <w:t>Name, Vorname des Ansprechpartners</w:t>
            </w:r>
          </w:p>
        </w:tc>
        <w:sdt>
          <w:sdtPr>
            <w:id w:val="919141135"/>
            <w:placeholder>
              <w:docPart w:val="DefaultPlaceholder_-1854013440"/>
            </w:placeholder>
          </w:sdtPr>
          <w:sdtEndPr/>
          <w:sdtContent>
            <w:sdt>
              <w:sdtPr>
                <w:id w:val="203071310"/>
                <w:placeholder>
                  <w:docPart w:val="ADC3DBD9C4D142F0B7BF0E76092213EF"/>
                </w:placeholder>
                <w:showingPlcHdr/>
              </w:sdtPr>
              <w:sdtEndPr/>
              <w:sdtContent>
                <w:tc>
                  <w:tcPr>
                    <w:tcW w:w="4604" w:type="dxa"/>
                  </w:tcPr>
                  <w:p w14:paraId="5BFE5B43" w14:textId="6C18C055" w:rsidR="00AA7CD3" w:rsidRDefault="00E37BA9" w:rsidP="008075BE">
                    <w:pPr>
                      <w:pStyle w:val="Kopfzeile"/>
                    </w:pPr>
                    <w:r w:rsidRPr="00684523">
                      <w:rPr>
                        <w:rStyle w:val="Platzhaltertext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</w:tr>
      <w:tr w:rsidR="00AA7CD3" w14:paraId="349CF1FD" w14:textId="77777777" w:rsidTr="00AA7CD3">
        <w:tc>
          <w:tcPr>
            <w:tcW w:w="4604" w:type="dxa"/>
          </w:tcPr>
          <w:p w14:paraId="417CF93F" w14:textId="001B1129" w:rsidR="00AA7CD3" w:rsidRPr="00F00AB8" w:rsidRDefault="00AA7CD3" w:rsidP="000E2897">
            <w:pPr>
              <w:tabs>
                <w:tab w:val="left" w:pos="3308"/>
              </w:tabs>
              <w:rPr>
                <w:b/>
                <w:bCs/>
              </w:rPr>
            </w:pPr>
            <w:r w:rsidRPr="00F00AB8">
              <w:rPr>
                <w:b/>
                <w:bCs/>
              </w:rPr>
              <w:t>Kontaktdaten</w:t>
            </w:r>
          </w:p>
        </w:tc>
        <w:tc>
          <w:tcPr>
            <w:tcW w:w="4604" w:type="dxa"/>
          </w:tcPr>
          <w:p w14:paraId="7272AE7D" w14:textId="04EFFA59" w:rsidR="00AA7CD3" w:rsidRDefault="00620724" w:rsidP="009A027A">
            <w:pPr>
              <w:pStyle w:val="Kopfzeile"/>
            </w:pPr>
            <w:sdt>
              <w:sdtPr>
                <w:id w:val="-164888246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37BA9" w:rsidRPr="0068452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9B0BDF">
              <w:fldChar w:fldCharType="begin"/>
            </w:r>
            <w:r w:rsidR="009B0BDF">
              <w:instrText xml:space="preserve"> AUTOTEXT  " Leer"  \* MERGEFORMAT </w:instrText>
            </w:r>
            <w:r w:rsidR="009B0BDF">
              <w:fldChar w:fldCharType="separate"/>
            </w:r>
            <w:r w:rsidR="009B0BDF">
              <w:fldChar w:fldCharType="end"/>
            </w:r>
          </w:p>
        </w:tc>
      </w:tr>
      <w:tr w:rsidR="00AA7CD3" w14:paraId="0AE52CAF" w14:textId="77777777" w:rsidTr="00AA7CD3">
        <w:tc>
          <w:tcPr>
            <w:tcW w:w="4604" w:type="dxa"/>
          </w:tcPr>
          <w:p w14:paraId="03FC4510" w14:textId="2624463A" w:rsidR="00AA7CD3" w:rsidRPr="00F00AB8" w:rsidRDefault="00AA7CD3" w:rsidP="000E2897">
            <w:pPr>
              <w:tabs>
                <w:tab w:val="left" w:pos="3308"/>
              </w:tabs>
              <w:rPr>
                <w:b/>
                <w:bCs/>
              </w:rPr>
            </w:pPr>
            <w:r w:rsidRPr="00F00AB8">
              <w:rPr>
                <w:b/>
                <w:bCs/>
              </w:rPr>
              <w:t>Ort, Datum</w:t>
            </w:r>
          </w:p>
        </w:tc>
        <w:tc>
          <w:tcPr>
            <w:tcW w:w="4604" w:type="dxa"/>
          </w:tcPr>
          <w:p w14:paraId="7FF23B98" w14:textId="0C79317A" w:rsidR="00AA7CD3" w:rsidRDefault="00620724" w:rsidP="009A027A">
            <w:pPr>
              <w:pStyle w:val="Kopfzeile"/>
            </w:pPr>
            <w:sdt>
              <w:sdtPr>
                <w:id w:val="203841715"/>
                <w:placeholder>
                  <w:docPart w:val="326CFE64A28342EFAED0F02D90C986C6"/>
                </w:placeholder>
                <w:showingPlcHdr/>
              </w:sdtPr>
              <w:sdtEndPr/>
              <w:sdtContent>
                <w:r w:rsidR="00E37BA9" w:rsidRPr="0068452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E37BA9">
              <w:t xml:space="preserve"> </w:t>
            </w:r>
            <w:fldSimple w:instr="AUTOTEXT  &quot; Leer&quot;  \* MERGEFORMAT"/>
          </w:p>
        </w:tc>
      </w:tr>
    </w:tbl>
    <w:p w14:paraId="3BADCC3D" w14:textId="0F610B2E" w:rsidR="00EF3E1D" w:rsidRPr="000E2897" w:rsidRDefault="00EF3E1D" w:rsidP="000E2897">
      <w:pPr>
        <w:tabs>
          <w:tab w:val="left" w:pos="3308"/>
        </w:tabs>
      </w:pPr>
    </w:p>
    <w:sectPr w:rsidR="00EF3E1D" w:rsidRPr="000E2897" w:rsidSect="00292F3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807" w:right="1270" w:bottom="184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0652" w14:textId="77777777" w:rsidR="00620724" w:rsidRDefault="00620724" w:rsidP="00E621CA">
      <w:pPr>
        <w:spacing w:after="0" w:line="240" w:lineRule="auto"/>
      </w:pPr>
      <w:r>
        <w:separator/>
      </w:r>
    </w:p>
  </w:endnote>
  <w:endnote w:type="continuationSeparator" w:id="0">
    <w:p w14:paraId="69AB677E" w14:textId="77777777" w:rsidR="00620724" w:rsidRDefault="00620724" w:rsidP="00E621CA">
      <w:pPr>
        <w:spacing w:after="0" w:line="240" w:lineRule="auto"/>
      </w:pPr>
      <w:r>
        <w:continuationSeparator/>
      </w:r>
    </w:p>
  </w:endnote>
  <w:endnote w:type="continuationNotice" w:id="1">
    <w:p w14:paraId="08F4D0BA" w14:textId="77777777" w:rsidR="00620724" w:rsidRDefault="006207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mbria"/>
    <w:panose1 w:val="00000000000000000000"/>
    <w:charset w:val="00"/>
    <w:family w:val="swiss"/>
    <w:notTrueType/>
    <w:pitch w:val="variable"/>
    <w:sig w:usb0="A00002FF" w:usb1="5000204B" w:usb2="00000020" w:usb3="00000000" w:csb0="00000097" w:csb1="00000000"/>
  </w:font>
  <w:font w:name="DIN OT Cond">
    <w:altName w:val="Calibri"/>
    <w:panose1 w:val="00000000000000000000"/>
    <w:charset w:val="00"/>
    <w:family w:val="swiss"/>
    <w:notTrueType/>
    <w:pitch w:val="variable"/>
    <w:sig w:usb0="800000EF" w:usb1="4000A47B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4196302"/>
      <w:docPartObj>
        <w:docPartGallery w:val="Page Numbers (Bottom of Page)"/>
        <w:docPartUnique/>
      </w:docPartObj>
    </w:sdtPr>
    <w:sdtEndPr>
      <w:rPr>
        <w:sz w:val="16"/>
        <w:szCs w:val="18"/>
      </w:rPr>
    </w:sdtEndPr>
    <w:sdtContent>
      <w:p w14:paraId="075F7F62" w14:textId="762A834E" w:rsidR="00292F36" w:rsidRPr="00292F36" w:rsidRDefault="00292F36">
        <w:pPr>
          <w:pStyle w:val="Fuzeile"/>
          <w:jc w:val="right"/>
          <w:rPr>
            <w:sz w:val="16"/>
            <w:szCs w:val="18"/>
          </w:rPr>
        </w:pPr>
        <w:r w:rsidRPr="00292F36">
          <w:rPr>
            <w:sz w:val="16"/>
            <w:szCs w:val="18"/>
          </w:rPr>
          <w:fldChar w:fldCharType="begin"/>
        </w:r>
        <w:r w:rsidRPr="00292F36">
          <w:rPr>
            <w:sz w:val="16"/>
            <w:szCs w:val="18"/>
          </w:rPr>
          <w:instrText>PAGE   \* MERGEFORMAT</w:instrText>
        </w:r>
        <w:r w:rsidRPr="00292F36">
          <w:rPr>
            <w:sz w:val="16"/>
            <w:szCs w:val="18"/>
          </w:rPr>
          <w:fldChar w:fldCharType="separate"/>
        </w:r>
        <w:r w:rsidRPr="00292F36">
          <w:rPr>
            <w:sz w:val="16"/>
            <w:szCs w:val="18"/>
          </w:rPr>
          <w:t>2</w:t>
        </w:r>
        <w:r w:rsidRPr="00292F36">
          <w:rPr>
            <w:sz w:val="16"/>
            <w:szCs w:val="18"/>
          </w:rPr>
          <w:fldChar w:fldCharType="end"/>
        </w:r>
        <w:r w:rsidRPr="00292F36">
          <w:rPr>
            <w:sz w:val="16"/>
            <w:szCs w:val="18"/>
          </w:rPr>
          <w:t>/3</w:t>
        </w:r>
      </w:p>
    </w:sdtContent>
  </w:sdt>
  <w:p w14:paraId="42672305" w14:textId="6CCFEBD8" w:rsidR="00672725" w:rsidRPr="007B4574" w:rsidRDefault="00672725" w:rsidP="007B4574">
    <w:pPr>
      <w:pStyle w:val="Fuzeile"/>
      <w:jc w:val="right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726225"/>
      <w:docPartObj>
        <w:docPartGallery w:val="Page Numbers (Bottom of Page)"/>
        <w:docPartUnique/>
      </w:docPartObj>
    </w:sdtPr>
    <w:sdtEndPr/>
    <w:sdtContent>
      <w:p w14:paraId="1692F75B" w14:textId="3D7CE808" w:rsidR="00292F36" w:rsidRDefault="00292F3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E9BC43" w14:textId="1D63BE94" w:rsidR="00672725" w:rsidRDefault="0067272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C9CBA" w14:textId="77777777" w:rsidR="00620724" w:rsidRDefault="00620724" w:rsidP="00E621CA">
      <w:pPr>
        <w:spacing w:after="0" w:line="240" w:lineRule="auto"/>
      </w:pPr>
      <w:r>
        <w:separator/>
      </w:r>
    </w:p>
  </w:footnote>
  <w:footnote w:type="continuationSeparator" w:id="0">
    <w:p w14:paraId="26349506" w14:textId="77777777" w:rsidR="00620724" w:rsidRDefault="00620724" w:rsidP="00E621CA">
      <w:pPr>
        <w:spacing w:after="0" w:line="240" w:lineRule="auto"/>
      </w:pPr>
      <w:r>
        <w:continuationSeparator/>
      </w:r>
    </w:p>
  </w:footnote>
  <w:footnote w:type="continuationNotice" w:id="1">
    <w:p w14:paraId="7144631F" w14:textId="77777777" w:rsidR="00620724" w:rsidRDefault="006207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DB600" w14:textId="77777777" w:rsidR="00F83DCE" w:rsidRPr="008755B0" w:rsidRDefault="00F83DCE">
    <w:pPr>
      <w:pStyle w:val="Kopfzeile"/>
    </w:pPr>
    <w:r w:rsidRPr="008755B0">
      <w:rPr>
        <w:noProof/>
        <w:lang w:eastAsia="de-DE"/>
      </w:rPr>
      <w:drawing>
        <wp:anchor distT="0" distB="0" distL="114300" distR="114300" simplePos="0" relativeHeight="251658240" behindDoc="1" locked="1" layoutInCell="1" allowOverlap="0" wp14:anchorId="12E6D2B8" wp14:editId="27E9AF6C">
          <wp:simplePos x="0" y="0"/>
          <wp:positionH relativeFrom="page">
            <wp:align>center</wp:align>
          </wp:positionH>
          <wp:positionV relativeFrom="topMargin">
            <wp:posOffset>17780</wp:posOffset>
          </wp:positionV>
          <wp:extent cx="7574280" cy="10713085"/>
          <wp:effectExtent l="0" t="0" r="762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280" cy="1071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C62B" w14:textId="77777777" w:rsidR="00E621CA" w:rsidRPr="008755B0" w:rsidRDefault="00E621CA" w:rsidP="00E621CA">
    <w:pPr>
      <w:pStyle w:val="Kopfzeile"/>
      <w:tabs>
        <w:tab w:val="clear" w:pos="4536"/>
        <w:tab w:val="clear" w:pos="9072"/>
        <w:tab w:val="center" w:pos="4609"/>
      </w:tabs>
      <w:jc w:val="both"/>
    </w:pPr>
    <w:r w:rsidRPr="008755B0">
      <w:rPr>
        <w:noProof/>
        <w:lang w:eastAsia="de-DE"/>
      </w:rPr>
      <w:drawing>
        <wp:anchor distT="0" distB="0" distL="114300" distR="114300" simplePos="0" relativeHeight="251658241" behindDoc="1" locked="1" layoutInCell="1" allowOverlap="0" wp14:anchorId="6409CCF0" wp14:editId="67080573">
          <wp:simplePos x="0" y="0"/>
          <wp:positionH relativeFrom="leftMargin">
            <wp:posOffset>-10795</wp:posOffset>
          </wp:positionH>
          <wp:positionV relativeFrom="topMargin">
            <wp:posOffset>3175</wp:posOffset>
          </wp:positionV>
          <wp:extent cx="7574400" cy="10713600"/>
          <wp:effectExtent l="0" t="0" r="762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207C"/>
    <w:multiLevelType w:val="hybridMultilevel"/>
    <w:tmpl w:val="2F3C6C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C5338"/>
    <w:multiLevelType w:val="multilevel"/>
    <w:tmpl w:val="BE127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1D689C"/>
    <w:multiLevelType w:val="hybridMultilevel"/>
    <w:tmpl w:val="D358822E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4281D"/>
    <w:multiLevelType w:val="hybridMultilevel"/>
    <w:tmpl w:val="76FABF70"/>
    <w:lvl w:ilvl="0" w:tplc="3C46B2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24F9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894FAE"/>
    <w:multiLevelType w:val="hybridMultilevel"/>
    <w:tmpl w:val="3AE009E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500B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2D0172"/>
    <w:multiLevelType w:val="hybridMultilevel"/>
    <w:tmpl w:val="333E50DC"/>
    <w:lvl w:ilvl="0" w:tplc="8BEC433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6379D"/>
    <w:multiLevelType w:val="hybridMultilevel"/>
    <w:tmpl w:val="156AED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716BF"/>
    <w:multiLevelType w:val="hybridMultilevel"/>
    <w:tmpl w:val="22AC804A"/>
    <w:lvl w:ilvl="0" w:tplc="06703FE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017"/>
    <w:multiLevelType w:val="hybridMultilevel"/>
    <w:tmpl w:val="42C2590A"/>
    <w:lvl w:ilvl="0" w:tplc="302C73A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34522"/>
    <w:multiLevelType w:val="hybridMultilevel"/>
    <w:tmpl w:val="2A04671C"/>
    <w:lvl w:ilvl="0" w:tplc="3D706124">
      <w:start w:val="2"/>
      <w:numFmt w:val="bullet"/>
      <w:lvlText w:val="-"/>
      <w:lvlJc w:val="left"/>
      <w:pPr>
        <w:ind w:left="121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29002F0A"/>
    <w:multiLevelType w:val="hybridMultilevel"/>
    <w:tmpl w:val="862CDCBC"/>
    <w:lvl w:ilvl="0" w:tplc="FFFFFFFF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74BC8"/>
    <w:multiLevelType w:val="hybridMultilevel"/>
    <w:tmpl w:val="0FF68B7E"/>
    <w:lvl w:ilvl="0" w:tplc="9C54C160">
      <w:start w:val="1"/>
      <w:numFmt w:val="decimal"/>
      <w:lvlText w:val="%1."/>
      <w:lvlJc w:val="left"/>
      <w:pPr>
        <w:ind w:left="720" w:hanging="360"/>
      </w:pPr>
      <w:rPr>
        <w:rFonts w:ascii="DIN OT Cond" w:hAnsi="DIN OT Cond" w:hint="default"/>
        <w:b/>
        <w:i w:val="0"/>
        <w:caps w:val="0"/>
        <w:strike w:val="0"/>
        <w:dstrike w:val="0"/>
        <w:vanish w:val="0"/>
        <w:color w:val="00A096"/>
        <w:sz w:val="32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F6365"/>
    <w:multiLevelType w:val="hybridMultilevel"/>
    <w:tmpl w:val="DD84BE7A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F1B6C04"/>
    <w:multiLevelType w:val="hybridMultilevel"/>
    <w:tmpl w:val="61988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8728E"/>
    <w:multiLevelType w:val="multilevel"/>
    <w:tmpl w:val="1032D51A"/>
    <w:lvl w:ilvl="0">
      <w:start w:val="1"/>
      <w:numFmt w:val="decimal"/>
      <w:pStyle w:val="berschrift1"/>
      <w:lvlText w:val="%1."/>
      <w:lvlJc w:val="left"/>
      <w:pPr>
        <w:ind w:left="357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pStyle w:val="berschrift2"/>
      <w:isLgl/>
      <w:lvlText w:val="%1.%2"/>
      <w:lvlJc w:val="left"/>
      <w:pPr>
        <w:ind w:left="924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7" w15:restartNumberingAfterBreak="0">
    <w:nsid w:val="349153FA"/>
    <w:multiLevelType w:val="hybridMultilevel"/>
    <w:tmpl w:val="F10613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32A79"/>
    <w:multiLevelType w:val="hybridMultilevel"/>
    <w:tmpl w:val="036CC96C"/>
    <w:lvl w:ilvl="0" w:tplc="EC60B81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19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FA1E9A"/>
    <w:multiLevelType w:val="hybridMultilevel"/>
    <w:tmpl w:val="FCF63196"/>
    <w:lvl w:ilvl="0" w:tplc="18EC69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19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70537"/>
    <w:multiLevelType w:val="hybridMultilevel"/>
    <w:tmpl w:val="8E98EB4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6B2EB9"/>
    <w:multiLevelType w:val="hybridMultilevel"/>
    <w:tmpl w:val="6D64EDBC"/>
    <w:lvl w:ilvl="0" w:tplc="514C2D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 w:themeColor="accent3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B3A4B"/>
    <w:multiLevelType w:val="hybridMultilevel"/>
    <w:tmpl w:val="6C8A7112"/>
    <w:lvl w:ilvl="0" w:tplc="EDFC936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E95121"/>
    <w:multiLevelType w:val="hybridMultilevel"/>
    <w:tmpl w:val="397218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06B75"/>
    <w:multiLevelType w:val="hybridMultilevel"/>
    <w:tmpl w:val="3EA23F4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73038"/>
    <w:multiLevelType w:val="hybridMultilevel"/>
    <w:tmpl w:val="EB5EF278"/>
    <w:lvl w:ilvl="0" w:tplc="9AF640B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C05B0"/>
    <w:multiLevelType w:val="hybridMultilevel"/>
    <w:tmpl w:val="E162285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A31FD"/>
    <w:multiLevelType w:val="hybridMultilevel"/>
    <w:tmpl w:val="796EFA58"/>
    <w:lvl w:ilvl="0" w:tplc="810415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35CFB"/>
    <w:multiLevelType w:val="hybridMultilevel"/>
    <w:tmpl w:val="D4C667F0"/>
    <w:lvl w:ilvl="0" w:tplc="5FEEBC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BA181E"/>
    <w:multiLevelType w:val="hybridMultilevel"/>
    <w:tmpl w:val="DDFEFF80"/>
    <w:lvl w:ilvl="0" w:tplc="9E6AE4B4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0" w15:restartNumberingAfterBreak="0">
    <w:nsid w:val="636E49A1"/>
    <w:multiLevelType w:val="hybridMultilevel"/>
    <w:tmpl w:val="F886DB98"/>
    <w:lvl w:ilvl="0" w:tplc="657A817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D7437"/>
    <w:multiLevelType w:val="hybridMultilevel"/>
    <w:tmpl w:val="25B874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8441D"/>
    <w:multiLevelType w:val="hybridMultilevel"/>
    <w:tmpl w:val="BC269EE4"/>
    <w:lvl w:ilvl="0" w:tplc="7A302636">
      <w:start w:val="1"/>
      <w:numFmt w:val="lowerLetter"/>
      <w:lvlText w:val="%1)"/>
      <w:lvlJc w:val="left"/>
      <w:pPr>
        <w:ind w:left="720" w:hanging="360"/>
      </w:pPr>
      <w:rPr>
        <w:rFonts w:ascii="Segoe UI Symbol" w:eastAsiaTheme="minorHAnsi" w:hAnsi="Segoe UI Symbol" w:cs="Segoe UI Symbo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7C7CCB"/>
    <w:multiLevelType w:val="hybridMultilevel"/>
    <w:tmpl w:val="61988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7148F8"/>
    <w:multiLevelType w:val="hybridMultilevel"/>
    <w:tmpl w:val="CABC25A0"/>
    <w:lvl w:ilvl="0" w:tplc="9E6AE4B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9E6AE4B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94384892">
    <w:abstractNumId w:val="26"/>
  </w:num>
  <w:num w:numId="2" w16cid:durableId="245379325">
    <w:abstractNumId w:val="5"/>
  </w:num>
  <w:num w:numId="3" w16cid:durableId="1011032667">
    <w:abstractNumId w:val="13"/>
  </w:num>
  <w:num w:numId="4" w16cid:durableId="2010208556">
    <w:abstractNumId w:val="18"/>
  </w:num>
  <w:num w:numId="5" w16cid:durableId="1658457494">
    <w:abstractNumId w:val="16"/>
  </w:num>
  <w:num w:numId="6" w16cid:durableId="50814997">
    <w:abstractNumId w:val="21"/>
  </w:num>
  <w:num w:numId="7" w16cid:durableId="959188737">
    <w:abstractNumId w:val="24"/>
  </w:num>
  <w:num w:numId="8" w16cid:durableId="996423732">
    <w:abstractNumId w:val="0"/>
  </w:num>
  <w:num w:numId="9" w16cid:durableId="1569001913">
    <w:abstractNumId w:val="20"/>
  </w:num>
  <w:num w:numId="10" w16cid:durableId="593634823">
    <w:abstractNumId w:val="9"/>
  </w:num>
  <w:num w:numId="11" w16cid:durableId="798953862">
    <w:abstractNumId w:val="3"/>
  </w:num>
  <w:num w:numId="12" w16cid:durableId="1007946780">
    <w:abstractNumId w:val="25"/>
  </w:num>
  <w:num w:numId="13" w16cid:durableId="1910115679">
    <w:abstractNumId w:val="23"/>
  </w:num>
  <w:num w:numId="14" w16cid:durableId="581449806">
    <w:abstractNumId w:val="8"/>
  </w:num>
  <w:num w:numId="15" w16cid:durableId="807742160">
    <w:abstractNumId w:val="28"/>
  </w:num>
  <w:num w:numId="16" w16cid:durableId="769858577">
    <w:abstractNumId w:val="30"/>
  </w:num>
  <w:num w:numId="17" w16cid:durableId="394592313">
    <w:abstractNumId w:val="22"/>
  </w:num>
  <w:num w:numId="18" w16cid:durableId="1609773975">
    <w:abstractNumId w:val="7"/>
  </w:num>
  <w:num w:numId="19" w16cid:durableId="1252349205">
    <w:abstractNumId w:val="17"/>
  </w:num>
  <w:num w:numId="20" w16cid:durableId="1417021545">
    <w:abstractNumId w:val="11"/>
  </w:num>
  <w:num w:numId="21" w16cid:durableId="1240022446">
    <w:abstractNumId w:val="32"/>
  </w:num>
  <w:num w:numId="22" w16cid:durableId="652760147">
    <w:abstractNumId w:val="15"/>
  </w:num>
  <w:num w:numId="23" w16cid:durableId="180625984">
    <w:abstractNumId w:val="2"/>
  </w:num>
  <w:num w:numId="24" w16cid:durableId="41367563">
    <w:abstractNumId w:val="1"/>
  </w:num>
  <w:num w:numId="25" w16cid:durableId="612830898">
    <w:abstractNumId w:val="34"/>
  </w:num>
  <w:num w:numId="26" w16cid:durableId="2076512892">
    <w:abstractNumId w:val="14"/>
  </w:num>
  <w:num w:numId="27" w16cid:durableId="522060772">
    <w:abstractNumId w:val="29"/>
  </w:num>
  <w:num w:numId="28" w16cid:durableId="1576863393">
    <w:abstractNumId w:val="33"/>
  </w:num>
  <w:num w:numId="29" w16cid:durableId="787309700">
    <w:abstractNumId w:val="31"/>
  </w:num>
  <w:num w:numId="30" w16cid:durableId="166097216">
    <w:abstractNumId w:val="4"/>
  </w:num>
  <w:num w:numId="31" w16cid:durableId="979965140">
    <w:abstractNumId w:val="6"/>
  </w:num>
  <w:num w:numId="32" w16cid:durableId="1517888767">
    <w:abstractNumId w:val="19"/>
  </w:num>
  <w:num w:numId="33" w16cid:durableId="1824078712">
    <w:abstractNumId w:val="10"/>
  </w:num>
  <w:num w:numId="34" w16cid:durableId="492649606">
    <w:abstractNumId w:val="12"/>
  </w:num>
  <w:num w:numId="35" w16cid:durableId="44731250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y/og16pnutEWCFuPtADDN9D89X1PNx+ZQs0S8aL2qckdzI0wfab8n0mL32jyECirm8tvhQxp0npDghDXD2TbA==" w:salt="6n+ynE29B4+brgP+1TjSSQ==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04F"/>
    <w:rsid w:val="00004139"/>
    <w:rsid w:val="00007D5B"/>
    <w:rsid w:val="000107D1"/>
    <w:rsid w:val="00012F52"/>
    <w:rsid w:val="000167D8"/>
    <w:rsid w:val="0002457D"/>
    <w:rsid w:val="000249CF"/>
    <w:rsid w:val="00031A09"/>
    <w:rsid w:val="00036328"/>
    <w:rsid w:val="00040FC0"/>
    <w:rsid w:val="0004238D"/>
    <w:rsid w:val="000450DE"/>
    <w:rsid w:val="0004571D"/>
    <w:rsid w:val="00050442"/>
    <w:rsid w:val="000764B9"/>
    <w:rsid w:val="000949B8"/>
    <w:rsid w:val="00096208"/>
    <w:rsid w:val="00097A6C"/>
    <w:rsid w:val="00097DED"/>
    <w:rsid w:val="000A02C6"/>
    <w:rsid w:val="000A7AA8"/>
    <w:rsid w:val="000C1A59"/>
    <w:rsid w:val="000C25B3"/>
    <w:rsid w:val="000C5029"/>
    <w:rsid w:val="000D2198"/>
    <w:rsid w:val="000D35D3"/>
    <w:rsid w:val="000E2897"/>
    <w:rsid w:val="000F010A"/>
    <w:rsid w:val="000F4E4C"/>
    <w:rsid w:val="000F54D1"/>
    <w:rsid w:val="00107629"/>
    <w:rsid w:val="001107FC"/>
    <w:rsid w:val="00111658"/>
    <w:rsid w:val="001148D9"/>
    <w:rsid w:val="00114D0E"/>
    <w:rsid w:val="001251B9"/>
    <w:rsid w:val="001277B7"/>
    <w:rsid w:val="001302BE"/>
    <w:rsid w:val="00134396"/>
    <w:rsid w:val="0013710E"/>
    <w:rsid w:val="0014061C"/>
    <w:rsid w:val="001435ED"/>
    <w:rsid w:val="00152CA1"/>
    <w:rsid w:val="001530A3"/>
    <w:rsid w:val="001537BC"/>
    <w:rsid w:val="00157DB9"/>
    <w:rsid w:val="00161B61"/>
    <w:rsid w:val="00163E33"/>
    <w:rsid w:val="001715A2"/>
    <w:rsid w:val="00173425"/>
    <w:rsid w:val="00174B1E"/>
    <w:rsid w:val="00184923"/>
    <w:rsid w:val="00185C4D"/>
    <w:rsid w:val="001872DB"/>
    <w:rsid w:val="0019045E"/>
    <w:rsid w:val="0019474C"/>
    <w:rsid w:val="001A0808"/>
    <w:rsid w:val="001A344E"/>
    <w:rsid w:val="001B3251"/>
    <w:rsid w:val="001B3B39"/>
    <w:rsid w:val="001B3F7B"/>
    <w:rsid w:val="001B4E33"/>
    <w:rsid w:val="001B4EA9"/>
    <w:rsid w:val="001B4F48"/>
    <w:rsid w:val="001B663D"/>
    <w:rsid w:val="001C0409"/>
    <w:rsid w:val="001C0C62"/>
    <w:rsid w:val="001D2C40"/>
    <w:rsid w:val="001E219C"/>
    <w:rsid w:val="001E2A4F"/>
    <w:rsid w:val="001F33D8"/>
    <w:rsid w:val="0020129B"/>
    <w:rsid w:val="0020282F"/>
    <w:rsid w:val="00205B59"/>
    <w:rsid w:val="0021102A"/>
    <w:rsid w:val="00213ADC"/>
    <w:rsid w:val="0022425E"/>
    <w:rsid w:val="0022565F"/>
    <w:rsid w:val="00227942"/>
    <w:rsid w:val="00232E62"/>
    <w:rsid w:val="00242216"/>
    <w:rsid w:val="002448C4"/>
    <w:rsid w:val="00257D3A"/>
    <w:rsid w:val="002602B4"/>
    <w:rsid w:val="0026752D"/>
    <w:rsid w:val="00267908"/>
    <w:rsid w:val="0027136B"/>
    <w:rsid w:val="00271689"/>
    <w:rsid w:val="002742A1"/>
    <w:rsid w:val="002766EA"/>
    <w:rsid w:val="00280633"/>
    <w:rsid w:val="00281A70"/>
    <w:rsid w:val="00292F36"/>
    <w:rsid w:val="0029396D"/>
    <w:rsid w:val="002A4E16"/>
    <w:rsid w:val="002A5870"/>
    <w:rsid w:val="002B1929"/>
    <w:rsid w:val="002B3006"/>
    <w:rsid w:val="002C7D9B"/>
    <w:rsid w:val="002D0FCE"/>
    <w:rsid w:val="002D1F83"/>
    <w:rsid w:val="002D71A6"/>
    <w:rsid w:val="002E6E97"/>
    <w:rsid w:val="002E787A"/>
    <w:rsid w:val="002F0F7C"/>
    <w:rsid w:val="002F10FC"/>
    <w:rsid w:val="002F3F50"/>
    <w:rsid w:val="002F4212"/>
    <w:rsid w:val="002F4373"/>
    <w:rsid w:val="002F717E"/>
    <w:rsid w:val="00302D04"/>
    <w:rsid w:val="00304990"/>
    <w:rsid w:val="00305BE5"/>
    <w:rsid w:val="003110FA"/>
    <w:rsid w:val="00311715"/>
    <w:rsid w:val="003131AA"/>
    <w:rsid w:val="00314849"/>
    <w:rsid w:val="00315491"/>
    <w:rsid w:val="00316DA7"/>
    <w:rsid w:val="003261C1"/>
    <w:rsid w:val="00326797"/>
    <w:rsid w:val="00331A72"/>
    <w:rsid w:val="00336ACA"/>
    <w:rsid w:val="00343916"/>
    <w:rsid w:val="003477E4"/>
    <w:rsid w:val="00351C39"/>
    <w:rsid w:val="003524B6"/>
    <w:rsid w:val="00354ACB"/>
    <w:rsid w:val="00361DFD"/>
    <w:rsid w:val="003629B9"/>
    <w:rsid w:val="00363455"/>
    <w:rsid w:val="00373146"/>
    <w:rsid w:val="0038214A"/>
    <w:rsid w:val="00385BC3"/>
    <w:rsid w:val="0039465D"/>
    <w:rsid w:val="00395CFD"/>
    <w:rsid w:val="003A4792"/>
    <w:rsid w:val="003A6224"/>
    <w:rsid w:val="003A6D45"/>
    <w:rsid w:val="003A6DE1"/>
    <w:rsid w:val="003A7F01"/>
    <w:rsid w:val="003B53F6"/>
    <w:rsid w:val="003B6093"/>
    <w:rsid w:val="003B66BF"/>
    <w:rsid w:val="003B6F61"/>
    <w:rsid w:val="003C1100"/>
    <w:rsid w:val="003C3630"/>
    <w:rsid w:val="003C76D7"/>
    <w:rsid w:val="003D12B3"/>
    <w:rsid w:val="003D17B9"/>
    <w:rsid w:val="003D466C"/>
    <w:rsid w:val="003D68FC"/>
    <w:rsid w:val="003D765B"/>
    <w:rsid w:val="003E04DF"/>
    <w:rsid w:val="003E4DAB"/>
    <w:rsid w:val="003E5FBC"/>
    <w:rsid w:val="00411DEE"/>
    <w:rsid w:val="00420AB3"/>
    <w:rsid w:val="00430A7E"/>
    <w:rsid w:val="00433D6D"/>
    <w:rsid w:val="00440E1F"/>
    <w:rsid w:val="00442B87"/>
    <w:rsid w:val="00443359"/>
    <w:rsid w:val="0044339F"/>
    <w:rsid w:val="004474B1"/>
    <w:rsid w:val="004510D6"/>
    <w:rsid w:val="00454B1C"/>
    <w:rsid w:val="00455519"/>
    <w:rsid w:val="00455F9A"/>
    <w:rsid w:val="0045634B"/>
    <w:rsid w:val="004637F3"/>
    <w:rsid w:val="0046678C"/>
    <w:rsid w:val="00466A9D"/>
    <w:rsid w:val="00470E83"/>
    <w:rsid w:val="0047140F"/>
    <w:rsid w:val="00475583"/>
    <w:rsid w:val="004845C1"/>
    <w:rsid w:val="00492D00"/>
    <w:rsid w:val="00493DF1"/>
    <w:rsid w:val="004A1EEE"/>
    <w:rsid w:val="004A41A4"/>
    <w:rsid w:val="004A528E"/>
    <w:rsid w:val="004A79AC"/>
    <w:rsid w:val="004B2A2B"/>
    <w:rsid w:val="004B4388"/>
    <w:rsid w:val="004B64D7"/>
    <w:rsid w:val="004B6D41"/>
    <w:rsid w:val="004C22D7"/>
    <w:rsid w:val="004C2BDE"/>
    <w:rsid w:val="004D35D6"/>
    <w:rsid w:val="004D431E"/>
    <w:rsid w:val="004D5716"/>
    <w:rsid w:val="004D7259"/>
    <w:rsid w:val="004E1494"/>
    <w:rsid w:val="004E25E4"/>
    <w:rsid w:val="004E4158"/>
    <w:rsid w:val="004E50DE"/>
    <w:rsid w:val="004E53AA"/>
    <w:rsid w:val="004E62EC"/>
    <w:rsid w:val="004E6AD6"/>
    <w:rsid w:val="004F187E"/>
    <w:rsid w:val="004F1F8C"/>
    <w:rsid w:val="004F446C"/>
    <w:rsid w:val="004F6356"/>
    <w:rsid w:val="004F7D4D"/>
    <w:rsid w:val="00500B08"/>
    <w:rsid w:val="00500FF0"/>
    <w:rsid w:val="0050167B"/>
    <w:rsid w:val="00507C83"/>
    <w:rsid w:val="00512E4E"/>
    <w:rsid w:val="00514820"/>
    <w:rsid w:val="00514D1F"/>
    <w:rsid w:val="00522080"/>
    <w:rsid w:val="00526B87"/>
    <w:rsid w:val="005275A5"/>
    <w:rsid w:val="00534099"/>
    <w:rsid w:val="00535B0E"/>
    <w:rsid w:val="00544A9F"/>
    <w:rsid w:val="0055016B"/>
    <w:rsid w:val="005531D9"/>
    <w:rsid w:val="00554CFA"/>
    <w:rsid w:val="0055547C"/>
    <w:rsid w:val="0055642A"/>
    <w:rsid w:val="00557EE7"/>
    <w:rsid w:val="005713CB"/>
    <w:rsid w:val="00571CAB"/>
    <w:rsid w:val="00574E95"/>
    <w:rsid w:val="00576D46"/>
    <w:rsid w:val="00577AAB"/>
    <w:rsid w:val="00583A05"/>
    <w:rsid w:val="00584C78"/>
    <w:rsid w:val="005903AB"/>
    <w:rsid w:val="005A1877"/>
    <w:rsid w:val="005A490C"/>
    <w:rsid w:val="005A5111"/>
    <w:rsid w:val="005B27A3"/>
    <w:rsid w:val="005C0CE8"/>
    <w:rsid w:val="005C4BBB"/>
    <w:rsid w:val="005C5A8C"/>
    <w:rsid w:val="005D7349"/>
    <w:rsid w:val="005E3867"/>
    <w:rsid w:val="005E7ABF"/>
    <w:rsid w:val="005F0608"/>
    <w:rsid w:val="005F63E2"/>
    <w:rsid w:val="00602FE6"/>
    <w:rsid w:val="006112AB"/>
    <w:rsid w:val="00613BC5"/>
    <w:rsid w:val="006169F3"/>
    <w:rsid w:val="00620724"/>
    <w:rsid w:val="00621F10"/>
    <w:rsid w:val="00622DEE"/>
    <w:rsid w:val="00631C79"/>
    <w:rsid w:val="00634FE6"/>
    <w:rsid w:val="00640464"/>
    <w:rsid w:val="00640A3C"/>
    <w:rsid w:val="00652CFF"/>
    <w:rsid w:val="0065312B"/>
    <w:rsid w:val="00653A21"/>
    <w:rsid w:val="00654077"/>
    <w:rsid w:val="00662EDB"/>
    <w:rsid w:val="00664D63"/>
    <w:rsid w:val="00671CE4"/>
    <w:rsid w:val="00672725"/>
    <w:rsid w:val="00676402"/>
    <w:rsid w:val="00693396"/>
    <w:rsid w:val="0069571D"/>
    <w:rsid w:val="00695F76"/>
    <w:rsid w:val="006A079D"/>
    <w:rsid w:val="006A4228"/>
    <w:rsid w:val="006B15AA"/>
    <w:rsid w:val="006C0FDF"/>
    <w:rsid w:val="006C41CC"/>
    <w:rsid w:val="006C47B0"/>
    <w:rsid w:val="006C5968"/>
    <w:rsid w:val="006C6878"/>
    <w:rsid w:val="006C6B2F"/>
    <w:rsid w:val="006D03EA"/>
    <w:rsid w:val="006D1563"/>
    <w:rsid w:val="006D49D6"/>
    <w:rsid w:val="006D59BC"/>
    <w:rsid w:val="006D66D5"/>
    <w:rsid w:val="006E7CBE"/>
    <w:rsid w:val="006F2687"/>
    <w:rsid w:val="006F36A0"/>
    <w:rsid w:val="0070084D"/>
    <w:rsid w:val="00703790"/>
    <w:rsid w:val="0070748B"/>
    <w:rsid w:val="00713604"/>
    <w:rsid w:val="00716810"/>
    <w:rsid w:val="007208A9"/>
    <w:rsid w:val="00721502"/>
    <w:rsid w:val="00726594"/>
    <w:rsid w:val="00731B75"/>
    <w:rsid w:val="007332FB"/>
    <w:rsid w:val="00736EE9"/>
    <w:rsid w:val="00737B5D"/>
    <w:rsid w:val="00740893"/>
    <w:rsid w:val="00747145"/>
    <w:rsid w:val="00747FB9"/>
    <w:rsid w:val="00752F89"/>
    <w:rsid w:val="00753057"/>
    <w:rsid w:val="0076017D"/>
    <w:rsid w:val="0076594D"/>
    <w:rsid w:val="00766DBA"/>
    <w:rsid w:val="007712AE"/>
    <w:rsid w:val="00775979"/>
    <w:rsid w:val="00783B09"/>
    <w:rsid w:val="00786ED6"/>
    <w:rsid w:val="0079121C"/>
    <w:rsid w:val="00797959"/>
    <w:rsid w:val="007A2F6E"/>
    <w:rsid w:val="007B18AF"/>
    <w:rsid w:val="007B3A72"/>
    <w:rsid w:val="007B4574"/>
    <w:rsid w:val="007C0678"/>
    <w:rsid w:val="007D2089"/>
    <w:rsid w:val="007D732F"/>
    <w:rsid w:val="007E4A22"/>
    <w:rsid w:val="007E5788"/>
    <w:rsid w:val="007E7DC7"/>
    <w:rsid w:val="007F0620"/>
    <w:rsid w:val="007F1EB8"/>
    <w:rsid w:val="007F5941"/>
    <w:rsid w:val="007F5B49"/>
    <w:rsid w:val="008075BE"/>
    <w:rsid w:val="00807BFE"/>
    <w:rsid w:val="008100C5"/>
    <w:rsid w:val="00815701"/>
    <w:rsid w:val="00815F92"/>
    <w:rsid w:val="0082481D"/>
    <w:rsid w:val="00827614"/>
    <w:rsid w:val="008315BA"/>
    <w:rsid w:val="008340D5"/>
    <w:rsid w:val="008450D8"/>
    <w:rsid w:val="008566C8"/>
    <w:rsid w:val="0086053D"/>
    <w:rsid w:val="008620B6"/>
    <w:rsid w:val="0086359D"/>
    <w:rsid w:val="00864D42"/>
    <w:rsid w:val="00867A66"/>
    <w:rsid w:val="0087103B"/>
    <w:rsid w:val="00871581"/>
    <w:rsid w:val="00872431"/>
    <w:rsid w:val="008755B0"/>
    <w:rsid w:val="00880F99"/>
    <w:rsid w:val="00883D35"/>
    <w:rsid w:val="00884A12"/>
    <w:rsid w:val="00886145"/>
    <w:rsid w:val="00890842"/>
    <w:rsid w:val="00893182"/>
    <w:rsid w:val="008A2739"/>
    <w:rsid w:val="008A5783"/>
    <w:rsid w:val="008A7C3D"/>
    <w:rsid w:val="008B5FDD"/>
    <w:rsid w:val="008C0312"/>
    <w:rsid w:val="008C26CA"/>
    <w:rsid w:val="008C3966"/>
    <w:rsid w:val="008C66BF"/>
    <w:rsid w:val="008D086A"/>
    <w:rsid w:val="008D226F"/>
    <w:rsid w:val="008D3EF1"/>
    <w:rsid w:val="008D6D77"/>
    <w:rsid w:val="008E1428"/>
    <w:rsid w:val="008E3FEC"/>
    <w:rsid w:val="008E45A3"/>
    <w:rsid w:val="008E512A"/>
    <w:rsid w:val="008E6D27"/>
    <w:rsid w:val="008F1064"/>
    <w:rsid w:val="008F1615"/>
    <w:rsid w:val="008F392F"/>
    <w:rsid w:val="008F402C"/>
    <w:rsid w:val="008F4175"/>
    <w:rsid w:val="008F48CF"/>
    <w:rsid w:val="00900549"/>
    <w:rsid w:val="0090433A"/>
    <w:rsid w:val="009046CA"/>
    <w:rsid w:val="009129D2"/>
    <w:rsid w:val="0091751D"/>
    <w:rsid w:val="009225F1"/>
    <w:rsid w:val="00926DF4"/>
    <w:rsid w:val="009319DE"/>
    <w:rsid w:val="00931F67"/>
    <w:rsid w:val="009320D4"/>
    <w:rsid w:val="00934D49"/>
    <w:rsid w:val="0093522B"/>
    <w:rsid w:val="009355D4"/>
    <w:rsid w:val="00940F44"/>
    <w:rsid w:val="00944DB2"/>
    <w:rsid w:val="0094536A"/>
    <w:rsid w:val="00950887"/>
    <w:rsid w:val="009509DB"/>
    <w:rsid w:val="0096121F"/>
    <w:rsid w:val="0096131A"/>
    <w:rsid w:val="0096609B"/>
    <w:rsid w:val="009713D7"/>
    <w:rsid w:val="00972142"/>
    <w:rsid w:val="009733B4"/>
    <w:rsid w:val="009774F5"/>
    <w:rsid w:val="009810DB"/>
    <w:rsid w:val="009833FF"/>
    <w:rsid w:val="009843D1"/>
    <w:rsid w:val="00993DD6"/>
    <w:rsid w:val="009942FD"/>
    <w:rsid w:val="009948F5"/>
    <w:rsid w:val="009A027A"/>
    <w:rsid w:val="009A049D"/>
    <w:rsid w:val="009A2C48"/>
    <w:rsid w:val="009A6DDD"/>
    <w:rsid w:val="009B0BDF"/>
    <w:rsid w:val="009B5043"/>
    <w:rsid w:val="009B5DC4"/>
    <w:rsid w:val="009B7252"/>
    <w:rsid w:val="009C0E9B"/>
    <w:rsid w:val="009C1561"/>
    <w:rsid w:val="009D1CEB"/>
    <w:rsid w:val="009D3F1D"/>
    <w:rsid w:val="009E2DCD"/>
    <w:rsid w:val="009F355A"/>
    <w:rsid w:val="009F50D2"/>
    <w:rsid w:val="00A003E0"/>
    <w:rsid w:val="00A036D7"/>
    <w:rsid w:val="00A133BA"/>
    <w:rsid w:val="00A14818"/>
    <w:rsid w:val="00A14AD9"/>
    <w:rsid w:val="00A15E14"/>
    <w:rsid w:val="00A17DA1"/>
    <w:rsid w:val="00A23F99"/>
    <w:rsid w:val="00A24AA0"/>
    <w:rsid w:val="00A256A5"/>
    <w:rsid w:val="00A30B58"/>
    <w:rsid w:val="00A37795"/>
    <w:rsid w:val="00A45CA4"/>
    <w:rsid w:val="00A53480"/>
    <w:rsid w:val="00A5590A"/>
    <w:rsid w:val="00A61D19"/>
    <w:rsid w:val="00A711FC"/>
    <w:rsid w:val="00A73018"/>
    <w:rsid w:val="00A73942"/>
    <w:rsid w:val="00A757D0"/>
    <w:rsid w:val="00A76455"/>
    <w:rsid w:val="00A80F5C"/>
    <w:rsid w:val="00A86066"/>
    <w:rsid w:val="00AA1FF1"/>
    <w:rsid w:val="00AA46D2"/>
    <w:rsid w:val="00AA7CD3"/>
    <w:rsid w:val="00AB000C"/>
    <w:rsid w:val="00AB0509"/>
    <w:rsid w:val="00AB1E59"/>
    <w:rsid w:val="00AB49C9"/>
    <w:rsid w:val="00AB5B57"/>
    <w:rsid w:val="00AD1249"/>
    <w:rsid w:val="00AD4D8F"/>
    <w:rsid w:val="00AE236C"/>
    <w:rsid w:val="00AE3843"/>
    <w:rsid w:val="00AF281D"/>
    <w:rsid w:val="00AF6CF2"/>
    <w:rsid w:val="00B040A6"/>
    <w:rsid w:val="00B0430B"/>
    <w:rsid w:val="00B07414"/>
    <w:rsid w:val="00B13609"/>
    <w:rsid w:val="00B15F00"/>
    <w:rsid w:val="00B22B5B"/>
    <w:rsid w:val="00B2325D"/>
    <w:rsid w:val="00B24B22"/>
    <w:rsid w:val="00B277C5"/>
    <w:rsid w:val="00B30EAD"/>
    <w:rsid w:val="00B31098"/>
    <w:rsid w:val="00B31516"/>
    <w:rsid w:val="00B31E3F"/>
    <w:rsid w:val="00B33900"/>
    <w:rsid w:val="00B401C0"/>
    <w:rsid w:val="00B40C51"/>
    <w:rsid w:val="00B41F1E"/>
    <w:rsid w:val="00B46A40"/>
    <w:rsid w:val="00B527A1"/>
    <w:rsid w:val="00B60B5F"/>
    <w:rsid w:val="00B64F37"/>
    <w:rsid w:val="00B75889"/>
    <w:rsid w:val="00B91890"/>
    <w:rsid w:val="00B9256B"/>
    <w:rsid w:val="00BA101F"/>
    <w:rsid w:val="00BA3C52"/>
    <w:rsid w:val="00BA5432"/>
    <w:rsid w:val="00BA641F"/>
    <w:rsid w:val="00BB2453"/>
    <w:rsid w:val="00BB4F39"/>
    <w:rsid w:val="00BB6918"/>
    <w:rsid w:val="00BB7C8C"/>
    <w:rsid w:val="00BC4281"/>
    <w:rsid w:val="00BC7C98"/>
    <w:rsid w:val="00BE7031"/>
    <w:rsid w:val="00BE7A5C"/>
    <w:rsid w:val="00BF0182"/>
    <w:rsid w:val="00BF48DC"/>
    <w:rsid w:val="00BF63EC"/>
    <w:rsid w:val="00C15E62"/>
    <w:rsid w:val="00C177E6"/>
    <w:rsid w:val="00C21FE8"/>
    <w:rsid w:val="00C22EBF"/>
    <w:rsid w:val="00C25305"/>
    <w:rsid w:val="00C26192"/>
    <w:rsid w:val="00C2624E"/>
    <w:rsid w:val="00C31018"/>
    <w:rsid w:val="00C33CA0"/>
    <w:rsid w:val="00C403AE"/>
    <w:rsid w:val="00C40445"/>
    <w:rsid w:val="00C405B0"/>
    <w:rsid w:val="00C410B3"/>
    <w:rsid w:val="00C55C8F"/>
    <w:rsid w:val="00C61B65"/>
    <w:rsid w:val="00C6382B"/>
    <w:rsid w:val="00C7479C"/>
    <w:rsid w:val="00C76031"/>
    <w:rsid w:val="00C8395D"/>
    <w:rsid w:val="00C85668"/>
    <w:rsid w:val="00C864B0"/>
    <w:rsid w:val="00C86A9F"/>
    <w:rsid w:val="00C95A8A"/>
    <w:rsid w:val="00C96038"/>
    <w:rsid w:val="00CB5541"/>
    <w:rsid w:val="00CB610B"/>
    <w:rsid w:val="00CC5475"/>
    <w:rsid w:val="00CC581F"/>
    <w:rsid w:val="00CD55D2"/>
    <w:rsid w:val="00CD5D36"/>
    <w:rsid w:val="00CE06A6"/>
    <w:rsid w:val="00CE40CA"/>
    <w:rsid w:val="00CF0236"/>
    <w:rsid w:val="00CF2344"/>
    <w:rsid w:val="00CF32FE"/>
    <w:rsid w:val="00CF5937"/>
    <w:rsid w:val="00CF686A"/>
    <w:rsid w:val="00D00FAD"/>
    <w:rsid w:val="00D022DE"/>
    <w:rsid w:val="00D05F0C"/>
    <w:rsid w:val="00D068E7"/>
    <w:rsid w:val="00D13996"/>
    <w:rsid w:val="00D1629D"/>
    <w:rsid w:val="00D2335C"/>
    <w:rsid w:val="00D32F2E"/>
    <w:rsid w:val="00D3575A"/>
    <w:rsid w:val="00D440BE"/>
    <w:rsid w:val="00D447DC"/>
    <w:rsid w:val="00D45057"/>
    <w:rsid w:val="00D508C4"/>
    <w:rsid w:val="00D50D49"/>
    <w:rsid w:val="00D54414"/>
    <w:rsid w:val="00D54524"/>
    <w:rsid w:val="00D62B77"/>
    <w:rsid w:val="00D64668"/>
    <w:rsid w:val="00D667F8"/>
    <w:rsid w:val="00D66B26"/>
    <w:rsid w:val="00D678A5"/>
    <w:rsid w:val="00D71E20"/>
    <w:rsid w:val="00D74F68"/>
    <w:rsid w:val="00D75FD0"/>
    <w:rsid w:val="00D822E2"/>
    <w:rsid w:val="00D87CCC"/>
    <w:rsid w:val="00DA2BAD"/>
    <w:rsid w:val="00DA2F6E"/>
    <w:rsid w:val="00DA5691"/>
    <w:rsid w:val="00DA5764"/>
    <w:rsid w:val="00DA6A52"/>
    <w:rsid w:val="00DB0DC4"/>
    <w:rsid w:val="00DC2162"/>
    <w:rsid w:val="00DC304F"/>
    <w:rsid w:val="00DC75D1"/>
    <w:rsid w:val="00DC7854"/>
    <w:rsid w:val="00DD03D3"/>
    <w:rsid w:val="00DD1A6F"/>
    <w:rsid w:val="00DD4247"/>
    <w:rsid w:val="00DD4EE2"/>
    <w:rsid w:val="00DD520C"/>
    <w:rsid w:val="00DD62F8"/>
    <w:rsid w:val="00DE064E"/>
    <w:rsid w:val="00DE4598"/>
    <w:rsid w:val="00DE5810"/>
    <w:rsid w:val="00DF10FF"/>
    <w:rsid w:val="00E10CE2"/>
    <w:rsid w:val="00E11884"/>
    <w:rsid w:val="00E13B2B"/>
    <w:rsid w:val="00E16973"/>
    <w:rsid w:val="00E2080D"/>
    <w:rsid w:val="00E215E3"/>
    <w:rsid w:val="00E2288B"/>
    <w:rsid w:val="00E245E9"/>
    <w:rsid w:val="00E304F8"/>
    <w:rsid w:val="00E31E08"/>
    <w:rsid w:val="00E31EEF"/>
    <w:rsid w:val="00E32C21"/>
    <w:rsid w:val="00E33231"/>
    <w:rsid w:val="00E3727C"/>
    <w:rsid w:val="00E37BA9"/>
    <w:rsid w:val="00E41D07"/>
    <w:rsid w:val="00E43124"/>
    <w:rsid w:val="00E44A0D"/>
    <w:rsid w:val="00E44CC3"/>
    <w:rsid w:val="00E44F9E"/>
    <w:rsid w:val="00E472DD"/>
    <w:rsid w:val="00E50767"/>
    <w:rsid w:val="00E575BF"/>
    <w:rsid w:val="00E621CA"/>
    <w:rsid w:val="00E666BE"/>
    <w:rsid w:val="00E66B28"/>
    <w:rsid w:val="00E67988"/>
    <w:rsid w:val="00E69A4A"/>
    <w:rsid w:val="00E7208B"/>
    <w:rsid w:val="00E81323"/>
    <w:rsid w:val="00E82EB6"/>
    <w:rsid w:val="00E85DA0"/>
    <w:rsid w:val="00E8643E"/>
    <w:rsid w:val="00E94EEB"/>
    <w:rsid w:val="00E95F49"/>
    <w:rsid w:val="00EA15FF"/>
    <w:rsid w:val="00EA192A"/>
    <w:rsid w:val="00EA3820"/>
    <w:rsid w:val="00EA4B16"/>
    <w:rsid w:val="00EB5738"/>
    <w:rsid w:val="00EB76D1"/>
    <w:rsid w:val="00EC3C41"/>
    <w:rsid w:val="00ED2913"/>
    <w:rsid w:val="00EE6E4E"/>
    <w:rsid w:val="00EF3E1D"/>
    <w:rsid w:val="00EF6EAD"/>
    <w:rsid w:val="00EF7748"/>
    <w:rsid w:val="00F00AB8"/>
    <w:rsid w:val="00F00C43"/>
    <w:rsid w:val="00F035D4"/>
    <w:rsid w:val="00F048F9"/>
    <w:rsid w:val="00F07780"/>
    <w:rsid w:val="00F26856"/>
    <w:rsid w:val="00F31E5A"/>
    <w:rsid w:val="00F34139"/>
    <w:rsid w:val="00F348C1"/>
    <w:rsid w:val="00F35C16"/>
    <w:rsid w:val="00F379B1"/>
    <w:rsid w:val="00F42F67"/>
    <w:rsid w:val="00F460B5"/>
    <w:rsid w:val="00F47A52"/>
    <w:rsid w:val="00F50A52"/>
    <w:rsid w:val="00F52D2A"/>
    <w:rsid w:val="00F52FC7"/>
    <w:rsid w:val="00F571FE"/>
    <w:rsid w:val="00F65E5E"/>
    <w:rsid w:val="00F67892"/>
    <w:rsid w:val="00F7474B"/>
    <w:rsid w:val="00F77A8F"/>
    <w:rsid w:val="00F82E54"/>
    <w:rsid w:val="00F83DCE"/>
    <w:rsid w:val="00F9408E"/>
    <w:rsid w:val="00F94245"/>
    <w:rsid w:val="00F96DCC"/>
    <w:rsid w:val="00FA351F"/>
    <w:rsid w:val="00FA5166"/>
    <w:rsid w:val="00FB44F9"/>
    <w:rsid w:val="00FC08BF"/>
    <w:rsid w:val="00FD7105"/>
    <w:rsid w:val="00FE2108"/>
    <w:rsid w:val="00FE3164"/>
    <w:rsid w:val="00FE3B5D"/>
    <w:rsid w:val="00FE6909"/>
    <w:rsid w:val="00FF038C"/>
    <w:rsid w:val="00FF52C4"/>
    <w:rsid w:val="00FF7B24"/>
    <w:rsid w:val="0141771B"/>
    <w:rsid w:val="0154917D"/>
    <w:rsid w:val="01A7C0FB"/>
    <w:rsid w:val="03BD2BE8"/>
    <w:rsid w:val="0614E83E"/>
    <w:rsid w:val="0654D8EB"/>
    <w:rsid w:val="06979A2C"/>
    <w:rsid w:val="06B3899A"/>
    <w:rsid w:val="070280E6"/>
    <w:rsid w:val="08CE17CC"/>
    <w:rsid w:val="08E0214E"/>
    <w:rsid w:val="0A946BCD"/>
    <w:rsid w:val="0D449807"/>
    <w:rsid w:val="0E631DAF"/>
    <w:rsid w:val="0FBBCA84"/>
    <w:rsid w:val="107B5B4A"/>
    <w:rsid w:val="10E9FA3C"/>
    <w:rsid w:val="1148EFC4"/>
    <w:rsid w:val="11E04DD0"/>
    <w:rsid w:val="12780F06"/>
    <w:rsid w:val="1323635A"/>
    <w:rsid w:val="132D158C"/>
    <w:rsid w:val="148142DB"/>
    <w:rsid w:val="14869FBC"/>
    <w:rsid w:val="14B20601"/>
    <w:rsid w:val="1582FE9A"/>
    <w:rsid w:val="15B901D4"/>
    <w:rsid w:val="164FBAAC"/>
    <w:rsid w:val="17425786"/>
    <w:rsid w:val="17C5ECB2"/>
    <w:rsid w:val="17E8B600"/>
    <w:rsid w:val="185CA256"/>
    <w:rsid w:val="197B0E2D"/>
    <w:rsid w:val="19FFF2C6"/>
    <w:rsid w:val="1B030B33"/>
    <w:rsid w:val="1BABCEBB"/>
    <w:rsid w:val="1C16EEC2"/>
    <w:rsid w:val="1D094A6B"/>
    <w:rsid w:val="1D3A5A85"/>
    <w:rsid w:val="1F1BE814"/>
    <w:rsid w:val="1F4E2A20"/>
    <w:rsid w:val="1F4E8F84"/>
    <w:rsid w:val="1F8E2912"/>
    <w:rsid w:val="20220ADC"/>
    <w:rsid w:val="205F2387"/>
    <w:rsid w:val="2066892A"/>
    <w:rsid w:val="2076CE85"/>
    <w:rsid w:val="20CBBE7A"/>
    <w:rsid w:val="21421286"/>
    <w:rsid w:val="22D22CF6"/>
    <w:rsid w:val="237DD776"/>
    <w:rsid w:val="2393C616"/>
    <w:rsid w:val="2452376F"/>
    <w:rsid w:val="24CB66E8"/>
    <w:rsid w:val="25828392"/>
    <w:rsid w:val="2602ABF5"/>
    <w:rsid w:val="26B76D9E"/>
    <w:rsid w:val="26C82858"/>
    <w:rsid w:val="271BCA68"/>
    <w:rsid w:val="27286819"/>
    <w:rsid w:val="287ABBA2"/>
    <w:rsid w:val="28E9BC19"/>
    <w:rsid w:val="2936880B"/>
    <w:rsid w:val="2A35139D"/>
    <w:rsid w:val="2A712626"/>
    <w:rsid w:val="2ABD7131"/>
    <w:rsid w:val="2B39DAD3"/>
    <w:rsid w:val="2B778C3B"/>
    <w:rsid w:val="2BF72911"/>
    <w:rsid w:val="2C42C767"/>
    <w:rsid w:val="2D57F219"/>
    <w:rsid w:val="2D92F972"/>
    <w:rsid w:val="2DD0D073"/>
    <w:rsid w:val="2DF39D87"/>
    <w:rsid w:val="2E5D1FE4"/>
    <w:rsid w:val="2E97A88C"/>
    <w:rsid w:val="2F305D16"/>
    <w:rsid w:val="2FC0B38E"/>
    <w:rsid w:val="308420BE"/>
    <w:rsid w:val="319787A3"/>
    <w:rsid w:val="32A44196"/>
    <w:rsid w:val="35C2B9FB"/>
    <w:rsid w:val="36EAB722"/>
    <w:rsid w:val="375E8A5C"/>
    <w:rsid w:val="37CF1A8B"/>
    <w:rsid w:val="37D1C391"/>
    <w:rsid w:val="390BD95E"/>
    <w:rsid w:val="3A1D8EE6"/>
    <w:rsid w:val="3B084F11"/>
    <w:rsid w:val="3C31DB74"/>
    <w:rsid w:val="3C4B23DC"/>
    <w:rsid w:val="3CB6E58B"/>
    <w:rsid w:val="3E0787E7"/>
    <w:rsid w:val="3EC73B58"/>
    <w:rsid w:val="3F44ED9D"/>
    <w:rsid w:val="3F88B59C"/>
    <w:rsid w:val="3FCC7D9B"/>
    <w:rsid w:val="408CD06A"/>
    <w:rsid w:val="40E0BDFE"/>
    <w:rsid w:val="4121251F"/>
    <w:rsid w:val="416C01B3"/>
    <w:rsid w:val="417BAEDD"/>
    <w:rsid w:val="419567D1"/>
    <w:rsid w:val="4197DE83"/>
    <w:rsid w:val="42A72E01"/>
    <w:rsid w:val="4305A8CB"/>
    <w:rsid w:val="4468BFF4"/>
    <w:rsid w:val="44B8341F"/>
    <w:rsid w:val="45BCE8B8"/>
    <w:rsid w:val="4821A55D"/>
    <w:rsid w:val="488A9F52"/>
    <w:rsid w:val="49956C7C"/>
    <w:rsid w:val="4A48527C"/>
    <w:rsid w:val="4B572C63"/>
    <w:rsid w:val="4B74CB66"/>
    <w:rsid w:val="4BEF60F1"/>
    <w:rsid w:val="4C5477AE"/>
    <w:rsid w:val="4C7B67D0"/>
    <w:rsid w:val="4CAABBBA"/>
    <w:rsid w:val="4CCAE95E"/>
    <w:rsid w:val="4D22B9DF"/>
    <w:rsid w:val="4ED7B29D"/>
    <w:rsid w:val="4F005BC9"/>
    <w:rsid w:val="4F2CE844"/>
    <w:rsid w:val="4F46E847"/>
    <w:rsid w:val="507382FE"/>
    <w:rsid w:val="5167DB2C"/>
    <w:rsid w:val="5210FCED"/>
    <w:rsid w:val="52542E4C"/>
    <w:rsid w:val="536D4CBF"/>
    <w:rsid w:val="54627BCF"/>
    <w:rsid w:val="54B4CC01"/>
    <w:rsid w:val="5696F4B5"/>
    <w:rsid w:val="56E2C482"/>
    <w:rsid w:val="57001B9B"/>
    <w:rsid w:val="576AAB7B"/>
    <w:rsid w:val="5A57887B"/>
    <w:rsid w:val="5B5F3647"/>
    <w:rsid w:val="5B9E7FB8"/>
    <w:rsid w:val="5BA4ED09"/>
    <w:rsid w:val="5BD80F58"/>
    <w:rsid w:val="5C2F7F29"/>
    <w:rsid w:val="5C73B733"/>
    <w:rsid w:val="5DCE4A4B"/>
    <w:rsid w:val="5E8E0FB0"/>
    <w:rsid w:val="5ED4AE0A"/>
    <w:rsid w:val="600F99D3"/>
    <w:rsid w:val="613D71D6"/>
    <w:rsid w:val="61F78989"/>
    <w:rsid w:val="61F91921"/>
    <w:rsid w:val="622590E8"/>
    <w:rsid w:val="62D1899A"/>
    <w:rsid w:val="62E16382"/>
    <w:rsid w:val="62FE6E91"/>
    <w:rsid w:val="64BBF61C"/>
    <w:rsid w:val="65D72BAF"/>
    <w:rsid w:val="66806A37"/>
    <w:rsid w:val="66D5F759"/>
    <w:rsid w:val="67A0DB72"/>
    <w:rsid w:val="68185DCF"/>
    <w:rsid w:val="684672E6"/>
    <w:rsid w:val="68546160"/>
    <w:rsid w:val="6867CEF5"/>
    <w:rsid w:val="68837DD6"/>
    <w:rsid w:val="68B7D139"/>
    <w:rsid w:val="697E4709"/>
    <w:rsid w:val="6A302283"/>
    <w:rsid w:val="6A76AF0E"/>
    <w:rsid w:val="6AD87C34"/>
    <w:rsid w:val="6B428260"/>
    <w:rsid w:val="6B56EEB2"/>
    <w:rsid w:val="6CB0BF39"/>
    <w:rsid w:val="6CD2A695"/>
    <w:rsid w:val="6CE0C50C"/>
    <w:rsid w:val="6ED130E0"/>
    <w:rsid w:val="6F2EA424"/>
    <w:rsid w:val="71B67272"/>
    <w:rsid w:val="7216C1AC"/>
    <w:rsid w:val="7370011C"/>
    <w:rsid w:val="73962A00"/>
    <w:rsid w:val="73DE9481"/>
    <w:rsid w:val="760C9E17"/>
    <w:rsid w:val="76420DBD"/>
    <w:rsid w:val="7694CA1E"/>
    <w:rsid w:val="7694FF63"/>
    <w:rsid w:val="7718FC40"/>
    <w:rsid w:val="78C2D3B4"/>
    <w:rsid w:val="7975A1F5"/>
    <w:rsid w:val="7A9A29D9"/>
    <w:rsid w:val="7B8016C9"/>
    <w:rsid w:val="7B8345CC"/>
    <w:rsid w:val="7B92A1F3"/>
    <w:rsid w:val="7C540C77"/>
    <w:rsid w:val="7C6E05F7"/>
    <w:rsid w:val="7D0CE788"/>
    <w:rsid w:val="7E283632"/>
    <w:rsid w:val="7E3AAB14"/>
    <w:rsid w:val="7E656076"/>
    <w:rsid w:val="7FA1E78A"/>
    <w:rsid w:val="7FBDB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3911F"/>
  <w15:chartTrackingRefBased/>
  <w15:docId w15:val="{96D00BEB-DFF8-4761-B707-7AF5975C5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ließtext"/>
    <w:qFormat/>
    <w:rsid w:val="0091751D"/>
    <w:pPr>
      <w:spacing w:after="190" w:line="260" w:lineRule="exact"/>
    </w:pPr>
    <w:rPr>
      <w:spacing w:val="4"/>
      <w:sz w:val="19"/>
    </w:rPr>
  </w:style>
  <w:style w:type="paragraph" w:styleId="berschrift1">
    <w:name w:val="heading 1"/>
    <w:next w:val="Standard"/>
    <w:link w:val="berschrift1Zchn"/>
    <w:uiPriority w:val="9"/>
    <w:qFormat/>
    <w:rsid w:val="0091751D"/>
    <w:pPr>
      <w:keepNext/>
      <w:keepLines/>
      <w:numPr>
        <w:numId w:val="5"/>
      </w:numPr>
      <w:spacing w:before="700" w:after="190" w:line="330" w:lineRule="exact"/>
      <w:contextualSpacing/>
      <w:outlineLvl w:val="0"/>
    </w:pPr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paragraph" w:styleId="berschrift2">
    <w:name w:val="heading 2"/>
    <w:aliases w:val="2. Überschrift"/>
    <w:basedOn w:val="Standard"/>
    <w:next w:val="Standard"/>
    <w:link w:val="berschrift2Zchn"/>
    <w:autoRedefine/>
    <w:uiPriority w:val="9"/>
    <w:unhideWhenUsed/>
    <w:qFormat/>
    <w:rsid w:val="0021102A"/>
    <w:pPr>
      <w:keepNext/>
      <w:keepLines/>
      <w:numPr>
        <w:ilvl w:val="1"/>
        <w:numId w:val="5"/>
      </w:numPr>
      <w:spacing w:before="600"/>
      <w:contextualSpacing/>
      <w:outlineLvl w:val="1"/>
    </w:pPr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8F40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C0F2D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1751D"/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9"/>
    <w:rsid w:val="0021102A"/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customStyle="1" w:styleId="UnterberschriftZwischenberschrift">
    <w:name w:val="Unterüberschrift/Zwischenüberschrift"/>
    <w:basedOn w:val="Standard"/>
    <w:next w:val="Standard"/>
    <w:link w:val="UnterberschriftZwischenberschriftZchn"/>
    <w:autoRedefine/>
    <w:qFormat/>
    <w:rsid w:val="0091751D"/>
    <w:pPr>
      <w:spacing w:after="0" w:line="410" w:lineRule="exact"/>
    </w:pPr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paragraph" w:styleId="Titel">
    <w:name w:val="Title"/>
    <w:aliases w:val="Einleitung"/>
    <w:next w:val="Standard"/>
    <w:link w:val="TitelZchn"/>
    <w:uiPriority w:val="10"/>
    <w:qFormat/>
    <w:rsid w:val="009F50D2"/>
    <w:pPr>
      <w:spacing w:before="420" w:after="210" w:line="300" w:lineRule="exact"/>
      <w:contextualSpacing/>
    </w:pPr>
    <w:rPr>
      <w:rFonts w:eastAsiaTheme="majorEastAsia" w:cstheme="majorBidi"/>
      <w:b/>
      <w:spacing w:val="4"/>
      <w:kern w:val="28"/>
      <w:sz w:val="21"/>
      <w:szCs w:val="5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F402C"/>
    <w:rPr>
      <w:rFonts w:asciiTheme="majorHAnsi" w:eastAsiaTheme="majorEastAsia" w:hAnsiTheme="majorHAnsi" w:cstheme="majorBidi"/>
      <w:b/>
      <w:color w:val="7C0F2D" w:themeColor="accent1" w:themeShade="7F"/>
      <w:sz w:val="24"/>
      <w:szCs w:val="24"/>
    </w:rPr>
  </w:style>
  <w:style w:type="character" w:customStyle="1" w:styleId="UnterberschriftZwischenberschriftZchn">
    <w:name w:val="Unterüberschrift/Zwischenüberschrift Zchn"/>
    <w:basedOn w:val="Absatz-Standardschriftart"/>
    <w:link w:val="UnterberschriftZwischenberschrift"/>
    <w:rsid w:val="0091751D"/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character" w:customStyle="1" w:styleId="TitelZchn">
    <w:name w:val="Titel Zchn"/>
    <w:aliases w:val="Einleitung Zchn"/>
    <w:basedOn w:val="Absatz-Standardschriftart"/>
    <w:link w:val="Titel"/>
    <w:uiPriority w:val="10"/>
    <w:rsid w:val="009F50D2"/>
    <w:rPr>
      <w:rFonts w:eastAsiaTheme="majorEastAsia" w:cstheme="majorBidi"/>
      <w:b/>
      <w:spacing w:val="4"/>
      <w:kern w:val="28"/>
      <w:sz w:val="21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21CA"/>
    <w:rPr>
      <w:rFonts w:ascii="DIN 2014" w:hAnsi="DIN 2014"/>
      <w:b/>
      <w:sz w:val="19"/>
    </w:rPr>
  </w:style>
  <w:style w:type="paragraph" w:styleId="Fuzeile">
    <w:name w:val="footer"/>
    <w:basedOn w:val="Standard"/>
    <w:link w:val="Fu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21CA"/>
    <w:rPr>
      <w:rFonts w:ascii="DIN 2014" w:hAnsi="DIN 2014"/>
      <w:b/>
      <w:sz w:val="19"/>
    </w:rPr>
  </w:style>
  <w:style w:type="paragraph" w:customStyle="1" w:styleId="AbsenderAdressfelder">
    <w:name w:val="Absender Adressfelder"/>
    <w:basedOn w:val="Standard"/>
    <w:link w:val="AbsenderAdressfelderZchn"/>
    <w:autoRedefine/>
    <w:rsid w:val="00174B1E"/>
    <w:pPr>
      <w:spacing w:after="140" w:line="240" w:lineRule="auto"/>
      <w:jc w:val="center"/>
    </w:pPr>
    <w:rPr>
      <w:sz w:val="14"/>
    </w:rPr>
  </w:style>
  <w:style w:type="paragraph" w:customStyle="1" w:styleId="EmpfngerAdressfeld">
    <w:name w:val="Empfänger Adressfeld"/>
    <w:basedOn w:val="AbsenderAdressfelder"/>
    <w:link w:val="EmpfngerAdressfeldZchn"/>
    <w:rsid w:val="00F83DCE"/>
    <w:rPr>
      <w:sz w:val="17"/>
    </w:rPr>
  </w:style>
  <w:style w:type="character" w:customStyle="1" w:styleId="AbsenderAdressfelderZchn">
    <w:name w:val="Absender Adressfelder Zchn"/>
    <w:basedOn w:val="Absatz-Standardschriftart"/>
    <w:link w:val="AbsenderAdressfelder"/>
    <w:rsid w:val="00174B1E"/>
    <w:rPr>
      <w:rFonts w:ascii="ArialMT" w:hAnsi="ArialMT"/>
      <w:b/>
      <w:sz w:val="14"/>
    </w:rPr>
  </w:style>
  <w:style w:type="character" w:styleId="Hyperlink">
    <w:name w:val="Hyperlink"/>
    <w:basedOn w:val="Absatz-Standardschriftart"/>
    <w:uiPriority w:val="99"/>
    <w:unhideWhenUsed/>
    <w:rsid w:val="00F83DCE"/>
    <w:rPr>
      <w:color w:val="5F5F5F" w:themeColor="hyperlink"/>
      <w:u w:val="single"/>
    </w:rPr>
  </w:style>
  <w:style w:type="character" w:customStyle="1" w:styleId="EmpfngerAdressfeldZchn">
    <w:name w:val="Empfänger Adressfeld Zchn"/>
    <w:basedOn w:val="AbsenderAdressfelderZchn"/>
    <w:link w:val="EmpfngerAdressfeld"/>
    <w:rsid w:val="00F83DCE"/>
    <w:rPr>
      <w:rFonts w:asciiTheme="minorHAnsi" w:hAnsiTheme="minorHAnsi"/>
      <w:b/>
      <w:sz w:val="17"/>
    </w:rPr>
  </w:style>
  <w:style w:type="paragraph" w:styleId="Listenabsatz">
    <w:name w:val="List Paragraph"/>
    <w:basedOn w:val="Standard"/>
    <w:uiPriority w:val="34"/>
    <w:qFormat/>
    <w:rsid w:val="002602B4"/>
    <w:pPr>
      <w:ind w:left="720"/>
      <w:contextualSpacing/>
    </w:pPr>
  </w:style>
  <w:style w:type="paragraph" w:customStyle="1" w:styleId="Titelzeile">
    <w:name w:val="Titelzeile"/>
    <w:link w:val="TitelzeileZchn"/>
    <w:qFormat/>
    <w:rsid w:val="007B4574"/>
    <w:pPr>
      <w:spacing w:before="3000" w:after="0" w:line="690" w:lineRule="exact"/>
    </w:pPr>
    <w:rPr>
      <w:rFonts w:ascii="Arial Narrow" w:eastAsiaTheme="majorEastAsia" w:hAnsi="Arial Narrow" w:cstheme="majorBidi"/>
      <w:b/>
      <w:caps/>
      <w:noProof/>
      <w:spacing w:val="-4"/>
      <w:sz w:val="64"/>
      <w:szCs w:val="26"/>
      <w:lang w:eastAsia="de-DE"/>
    </w:rPr>
  </w:style>
  <w:style w:type="character" w:customStyle="1" w:styleId="TitelzeileZchn">
    <w:name w:val="Titelzeile Zchn"/>
    <w:basedOn w:val="berschrift2Zchn"/>
    <w:link w:val="Titelzeile"/>
    <w:rsid w:val="007B4574"/>
    <w:rPr>
      <w:rFonts w:ascii="Arial Narrow" w:eastAsiaTheme="majorEastAsia" w:hAnsi="Arial Narrow" w:cstheme="majorBidi"/>
      <w:b/>
      <w:caps/>
      <w:noProof/>
      <w:spacing w:val="-4"/>
      <w:sz w:val="64"/>
      <w:szCs w:val="26"/>
      <w:lang w:eastAsia="de-DE"/>
    </w:rPr>
  </w:style>
  <w:style w:type="paragraph" w:customStyle="1" w:styleId="Untertitelzeile">
    <w:name w:val="Untertitelzeile"/>
    <w:link w:val="UntertitelzeileZchn"/>
    <w:qFormat/>
    <w:rsid w:val="00514820"/>
    <w:pPr>
      <w:spacing w:after="0" w:line="410" w:lineRule="exact"/>
    </w:pPr>
    <w:rPr>
      <w:rFonts w:ascii="Arial Narrow" w:eastAsiaTheme="majorEastAsia" w:hAnsi="Arial Narrow" w:cs="ArialMT"/>
      <w:b/>
      <w:noProof/>
      <w:color w:val="00A096" w:themeColor="accent3"/>
      <w:spacing w:val="-4"/>
      <w:sz w:val="36"/>
      <w:szCs w:val="19"/>
      <w:lang w:val="en-US" w:eastAsia="de-DE"/>
    </w:rPr>
  </w:style>
  <w:style w:type="character" w:customStyle="1" w:styleId="UntertitelzeileZchn">
    <w:name w:val="Untertitelzeile Zchn"/>
    <w:basedOn w:val="TitelzeileZchn"/>
    <w:link w:val="Untertitelzeile"/>
    <w:rsid w:val="00514820"/>
    <w:rPr>
      <w:rFonts w:ascii="Arial Narrow" w:eastAsiaTheme="majorEastAsia" w:hAnsi="Arial Narrow" w:cs="ArialMT"/>
      <w:b/>
      <w:caps w:val="0"/>
      <w:noProof/>
      <w:color w:val="00A096" w:themeColor="accent3"/>
      <w:spacing w:val="-4"/>
      <w:sz w:val="36"/>
      <w:szCs w:val="19"/>
      <w:lang w:val="en-US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1482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14820"/>
    <w:pPr>
      <w:spacing w:after="160" w:line="240" w:lineRule="auto"/>
    </w:pPr>
    <w:rPr>
      <w:spacing w:val="0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14820"/>
    <w:rPr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14820"/>
    <w:pPr>
      <w:spacing w:after="0" w:line="240" w:lineRule="auto"/>
    </w:pPr>
    <w:rPr>
      <w:spacing w:val="0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1482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14820"/>
    <w:rPr>
      <w:vertAlign w:val="superscript"/>
    </w:rPr>
  </w:style>
  <w:style w:type="character" w:customStyle="1" w:styleId="normaltextrun">
    <w:name w:val="normaltextrun"/>
    <w:basedOn w:val="Absatz-Standardschriftart"/>
    <w:rsid w:val="00514820"/>
  </w:style>
  <w:style w:type="character" w:customStyle="1" w:styleId="eop">
    <w:name w:val="eop"/>
    <w:basedOn w:val="Absatz-Standardschriftart"/>
    <w:rsid w:val="0051482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4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4820"/>
    <w:rPr>
      <w:rFonts w:ascii="Segoe UI" w:hAnsi="Segoe UI" w:cs="Segoe UI"/>
      <w:spacing w:val="4"/>
      <w:sz w:val="18"/>
      <w:szCs w:val="18"/>
    </w:rPr>
  </w:style>
  <w:style w:type="table" w:styleId="Tabellenraster">
    <w:name w:val="Table Grid"/>
    <w:basedOn w:val="NormaleTabelle"/>
    <w:uiPriority w:val="39"/>
    <w:rsid w:val="004A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DC7854"/>
    <w:rPr>
      <w:color w:val="80808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41D07"/>
    <w:pPr>
      <w:spacing w:after="190"/>
    </w:pPr>
    <w:rPr>
      <w:b/>
      <w:bCs/>
      <w:spacing w:val="4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41D07"/>
    <w:rPr>
      <w:b/>
      <w:bCs/>
      <w:spacing w:val="4"/>
      <w:sz w:val="20"/>
      <w:szCs w:val="20"/>
    </w:rPr>
  </w:style>
  <w:style w:type="paragraph" w:styleId="berarbeitung">
    <w:name w:val="Revision"/>
    <w:hidden/>
    <w:uiPriority w:val="99"/>
    <w:semiHidden/>
    <w:rsid w:val="001107FC"/>
    <w:pPr>
      <w:spacing w:after="0" w:line="240" w:lineRule="auto"/>
    </w:pPr>
    <w:rPr>
      <w:spacing w:val="4"/>
      <w:sz w:val="19"/>
    </w:rPr>
  </w:style>
  <w:style w:type="character" w:styleId="Erwhnung">
    <w:name w:val="Mention"/>
    <w:basedOn w:val="Absatz-Standardschriftart"/>
    <w:uiPriority w:val="99"/>
    <w:unhideWhenUsed/>
    <w:rsid w:val="006D49D6"/>
    <w:rPr>
      <w:color w:val="2B579A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B3B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4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cullen\Downloads\Handout_Digit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9D2CA5-00BA-4242-AD02-CE4A33A11F7B}"/>
      </w:docPartPr>
      <w:docPartBody>
        <w:p w:rsidR="00CC0D97" w:rsidRDefault="001B3F7B">
          <w:r w:rsidRPr="0068452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C3DBD9C4D142F0B7BF0E76092213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6CA849-685F-4BDA-B57C-1194FD79CA99}"/>
      </w:docPartPr>
      <w:docPartBody>
        <w:p w:rsidR="00072D14" w:rsidRDefault="00072D14" w:rsidP="00072D14">
          <w:pPr>
            <w:pStyle w:val="ADC3DBD9C4D142F0B7BF0E76092213EF"/>
          </w:pPr>
          <w:r w:rsidRPr="0068452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6CFE64A28342EFAED0F02D90C986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8C8F2F-13F6-4051-88B8-7ABD4C6A4AC8}"/>
      </w:docPartPr>
      <w:docPartBody>
        <w:p w:rsidR="00444B80" w:rsidRDefault="00670A58" w:rsidP="00670A58">
          <w:pPr>
            <w:pStyle w:val="326CFE64A28342EFAED0F02D90C986C6"/>
          </w:pPr>
          <w:r w:rsidRPr="0068452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D861D3725A4E5CAF11F26007AFEE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9C7A55-EA85-4B0F-81CC-D1B7070D30FA}"/>
      </w:docPartPr>
      <w:docPartBody>
        <w:p w:rsidR="00444B80" w:rsidRDefault="00670A58" w:rsidP="00670A58">
          <w:pPr>
            <w:pStyle w:val="88D861D3725A4E5CAF11F26007AFEED1"/>
          </w:pPr>
          <w:r w:rsidRPr="0068452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mbria"/>
    <w:panose1 w:val="00000000000000000000"/>
    <w:charset w:val="00"/>
    <w:family w:val="swiss"/>
    <w:notTrueType/>
    <w:pitch w:val="variable"/>
    <w:sig w:usb0="A00002FF" w:usb1="5000204B" w:usb2="00000020" w:usb3="00000000" w:csb0="00000097" w:csb1="00000000"/>
  </w:font>
  <w:font w:name="DIN OT Cond">
    <w:altName w:val="Calibri"/>
    <w:panose1 w:val="00000000000000000000"/>
    <w:charset w:val="00"/>
    <w:family w:val="swiss"/>
    <w:notTrueType/>
    <w:pitch w:val="variable"/>
    <w:sig w:usb0="800000EF" w:usb1="4000A47B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F50"/>
    <w:rsid w:val="00072D14"/>
    <w:rsid w:val="000C607A"/>
    <w:rsid w:val="001148D9"/>
    <w:rsid w:val="001B3F7B"/>
    <w:rsid w:val="00230C00"/>
    <w:rsid w:val="0027136B"/>
    <w:rsid w:val="002868B0"/>
    <w:rsid w:val="002C60B8"/>
    <w:rsid w:val="002D1F83"/>
    <w:rsid w:val="002F3F50"/>
    <w:rsid w:val="00315491"/>
    <w:rsid w:val="00337EA0"/>
    <w:rsid w:val="00381D15"/>
    <w:rsid w:val="003C3630"/>
    <w:rsid w:val="00443359"/>
    <w:rsid w:val="00444B80"/>
    <w:rsid w:val="004A79AC"/>
    <w:rsid w:val="004B4CBB"/>
    <w:rsid w:val="004E4D6E"/>
    <w:rsid w:val="00500FF0"/>
    <w:rsid w:val="00533DA2"/>
    <w:rsid w:val="005D7349"/>
    <w:rsid w:val="00632C05"/>
    <w:rsid w:val="00654077"/>
    <w:rsid w:val="00670A58"/>
    <w:rsid w:val="007A4B8E"/>
    <w:rsid w:val="00835513"/>
    <w:rsid w:val="008A1C8B"/>
    <w:rsid w:val="008B1807"/>
    <w:rsid w:val="008C0032"/>
    <w:rsid w:val="008D086A"/>
    <w:rsid w:val="00900A8A"/>
    <w:rsid w:val="009355D4"/>
    <w:rsid w:val="00936898"/>
    <w:rsid w:val="009528B3"/>
    <w:rsid w:val="009A6F31"/>
    <w:rsid w:val="00A14818"/>
    <w:rsid w:val="00A23CEF"/>
    <w:rsid w:val="00A7332F"/>
    <w:rsid w:val="00A80F5C"/>
    <w:rsid w:val="00AC3162"/>
    <w:rsid w:val="00AE1086"/>
    <w:rsid w:val="00B26440"/>
    <w:rsid w:val="00B672AC"/>
    <w:rsid w:val="00B710D5"/>
    <w:rsid w:val="00B75889"/>
    <w:rsid w:val="00C039B9"/>
    <w:rsid w:val="00C63394"/>
    <w:rsid w:val="00C8395D"/>
    <w:rsid w:val="00C95A8A"/>
    <w:rsid w:val="00C96038"/>
    <w:rsid w:val="00CC0D97"/>
    <w:rsid w:val="00CD55D2"/>
    <w:rsid w:val="00D62B77"/>
    <w:rsid w:val="00D74D19"/>
    <w:rsid w:val="00D822E2"/>
    <w:rsid w:val="00E245E9"/>
    <w:rsid w:val="00E3023E"/>
    <w:rsid w:val="00E44F9E"/>
    <w:rsid w:val="00EF3DDF"/>
    <w:rsid w:val="00FF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0A58"/>
    <w:rPr>
      <w:color w:val="808080"/>
    </w:rPr>
  </w:style>
  <w:style w:type="paragraph" w:customStyle="1" w:styleId="ADC3DBD9C4D142F0B7BF0E76092213EF">
    <w:name w:val="ADC3DBD9C4D142F0B7BF0E76092213EF"/>
    <w:rsid w:val="00072D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6CFE64A28342EFAED0F02D90C986C6">
    <w:name w:val="326CFE64A28342EFAED0F02D90C986C6"/>
    <w:rsid w:val="00670A5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D861D3725A4E5CAF11F26007AFEED1">
    <w:name w:val="88D861D3725A4E5CAF11F26007AFEED1"/>
    <w:rsid w:val="00670A5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Landesanstalt für Medien NRW">
      <a:dk1>
        <a:srgbClr val="000000"/>
      </a:dk1>
      <a:lt1>
        <a:srgbClr val="FFFFFF"/>
      </a:lt1>
      <a:dk2>
        <a:srgbClr val="000000"/>
      </a:dk2>
      <a:lt2>
        <a:srgbClr val="F8F8F8"/>
      </a:lt2>
      <a:accent1>
        <a:srgbClr val="E63264"/>
      </a:accent1>
      <a:accent2>
        <a:srgbClr val="73B959"/>
      </a:accent2>
      <a:accent3>
        <a:srgbClr val="00A096"/>
      </a:accent3>
      <a:accent4>
        <a:srgbClr val="EB6E87"/>
      </a:accent4>
      <a:accent5>
        <a:srgbClr val="00737D"/>
      </a:accent5>
      <a:accent6>
        <a:srgbClr val="000000"/>
      </a:accent6>
      <a:hlink>
        <a:srgbClr val="5F5F5F"/>
      </a:hlink>
      <a:folHlink>
        <a:srgbClr val="919191"/>
      </a:folHlink>
    </a:clrScheme>
    <a:fontScheme name="Landesanstalt für Medien NRW">
      <a:majorFont>
        <a:latin typeface="DIN OT Cond"/>
        <a:ea typeface=""/>
        <a:cs typeface=""/>
      </a:majorFont>
      <a:minorFont>
        <a:latin typeface="DIN 201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c65617-10ff-4991-9b8f-9e4be3e77517">
      <UserInfo>
        <DisplayName>Dr. Isenberg, Meike</DisplayName>
        <AccountId>21</AccountId>
        <AccountType/>
      </UserInfo>
      <UserInfo>
        <DisplayName>Wuerfel, Thomas</DisplayName>
        <AccountId>10</AccountId>
        <AccountType/>
      </UserInfo>
      <UserInfo>
        <DisplayName>Kamps, Markus</DisplayName>
        <AccountId>20</AccountId>
        <AccountType/>
      </UserInfo>
      <UserInfo>
        <DisplayName>Rauhut, Christine</DisplayName>
        <AccountId>12</AccountId>
        <AccountType/>
      </UserInfo>
      <UserInfo>
        <DisplayName>de Lubomirz-Treter, Robert</DisplayName>
        <AccountId>16</AccountId>
        <AccountType/>
      </UserInfo>
      <UserInfo>
        <DisplayName>Klindtworth, Michaela</DisplayName>
        <AccountId>19</AccountId>
        <AccountType/>
      </UserInfo>
      <UserInfo>
        <DisplayName>Guschauski, Heike</DisplayName>
        <AccountId>13</AccountId>
        <AccountType/>
      </UserInfo>
      <UserInfo>
        <DisplayName>vom Berg, Antje</DisplayName>
        <AccountId>15</AccountId>
        <AccountType/>
      </UserInfo>
      <UserInfo>
        <DisplayName>de Groot, Miriam</DisplayName>
        <AccountId>14</AccountId>
        <AccountType/>
      </UserInfo>
      <UserInfo>
        <DisplayName>Wasinski, Rebecca</DisplayName>
        <AccountId>22</AccountId>
        <AccountType/>
      </UserInfo>
      <UserInfo>
        <DisplayName>Appelhoff, Mechthild</DisplayName>
        <AccountId>24</AccountId>
        <AccountType/>
      </UserInfo>
      <UserInfo>
        <DisplayName>Banczyk, Barbara</DisplayName>
        <AccountId>27</AccountId>
        <AccountType/>
      </UserInfo>
      <UserInfo>
        <DisplayName>Pietschmann, Birgit</DisplayName>
        <AccountId>23</AccountId>
        <AccountType/>
      </UserInfo>
      <UserInfo>
        <DisplayName>Bräutigam, Svenija</DisplayName>
        <AccountId>28</AccountId>
        <AccountType/>
      </UserInfo>
      <UserInfo>
        <DisplayName>Dr. Schmid, Tobias</DisplayName>
        <AccountId>31</AccountId>
        <AccountType/>
      </UserInfo>
      <UserInfo>
        <DisplayName>Jost-Westendorf Simone</DisplayName>
        <AccountId>30</AccountId>
        <AccountType/>
      </UserInfo>
      <UserInfo>
        <DisplayName>Kinner, Tanja</DisplayName>
        <AccountId>32</AccountId>
        <AccountType/>
      </UserInfo>
      <UserInfo>
        <DisplayName>Steppat, Desiree</DisplayName>
        <AccountId>33</AccountId>
        <AccountType/>
      </UserInfo>
      <UserInfo>
        <DisplayName>Nieuwenhuis, Nele</DisplayName>
        <AccountId>34</AccountId>
        <AccountType/>
      </UserInfo>
      <UserInfo>
        <DisplayName>Dr. Gerlach, Petra</DisplayName>
        <AccountId>35</AccountId>
        <AccountType/>
      </UserInfo>
      <UserInfo>
        <DisplayName>Erkens, Johanna</DisplayName>
        <AccountId>37</AccountId>
        <AccountType/>
      </UserInfo>
      <UserInfo>
        <DisplayName>Nennstiel, Sabrina</DisplayName>
        <AccountId>36</AccountId>
        <AccountType/>
      </UserInfo>
      <UserInfo>
        <DisplayName>Hesse, Marie-Franca</DisplayName>
        <AccountId>39</AccountId>
        <AccountType/>
      </UserInfo>
      <UserInfo>
        <DisplayName>Dienstühler, Sina</DisplayName>
        <AccountId>40</AccountId>
        <AccountType/>
      </UserInfo>
      <UserInfo>
        <DisplayName>Klammer, Gaby</DisplayName>
        <AccountId>41</AccountId>
        <AccountType/>
      </UserInfo>
      <UserInfo>
        <DisplayName>Naeder, Dorothea</DisplayName>
        <AccountId>42</AccountId>
        <AccountType/>
      </UserInfo>
      <UserInfo>
        <DisplayName>Reiss, Andrea</DisplayName>
        <AccountId>43</AccountId>
        <AccountType/>
      </UserInfo>
      <UserInfo>
        <DisplayName>Schmidt, Andreas</DisplayName>
        <AccountId>44</AccountId>
        <AccountType/>
      </UserInfo>
      <UserInfo>
        <DisplayName>Dr. Braam, Laura</DisplayName>
        <AccountId>45</AccountId>
        <AccountType/>
      </UserInfo>
      <UserInfo>
        <DisplayName>Höwener,  Anna Magdalena</DisplayName>
        <AccountId>46</AccountId>
        <AccountType/>
      </UserInfo>
      <UserInfo>
        <DisplayName>Winkels, Michel</DisplayName>
        <AccountId>47</AccountId>
        <AccountType/>
      </UserInfo>
      <UserInfo>
        <DisplayName>Dolphin, Verena</DisplayName>
        <AccountId>48</AccountId>
        <AccountType/>
      </UserInfo>
      <UserInfo>
        <DisplayName>Allmann, Morten</DisplayName>
        <AccountId>49</AccountId>
        <AccountType/>
      </UserInfo>
      <UserInfo>
        <DisplayName>Jaensch, Helmut</DisplayName>
        <AccountId>50</AccountId>
        <AccountType/>
      </UserInfo>
      <UserInfo>
        <DisplayName>Rößler,Bettina</DisplayName>
        <AccountId>51</AccountId>
        <AccountType/>
      </UserInfo>
      <UserInfo>
        <DisplayName>Fritz, Thomas</DisplayName>
        <AccountId>52</AccountId>
        <AccountType/>
      </UserInfo>
      <UserInfo>
        <DisplayName>Abraham, Eva</DisplayName>
        <AccountId>53</AccountId>
        <AccountType/>
      </UserInfo>
      <UserInfo>
        <DisplayName>Schückens, Louisa</DisplayName>
        <AccountId>54</AccountId>
        <AccountType/>
      </UserInfo>
      <UserInfo>
        <DisplayName>vom Hofe, Hanna Jo</DisplayName>
        <AccountId>55</AccountId>
        <AccountType/>
      </UserInfo>
      <UserInfo>
        <DisplayName>Lehmeier, Derya</DisplayName>
        <AccountId>56</AccountId>
        <AccountType/>
      </UserInfo>
      <UserInfo>
        <DisplayName>Buschmann, Lisa</DisplayName>
        <AccountId>57</AccountId>
        <AccountType/>
      </UserInfo>
      <UserInfo>
        <DisplayName>Fink, Jutta</DisplayName>
        <AccountId>58</AccountId>
        <AccountType/>
      </UserInfo>
      <UserInfo>
        <DisplayName>Eikenbusch, Nadine</DisplayName>
        <AccountId>60</AccountId>
        <AccountType/>
      </UserInfo>
      <UserInfo>
        <DisplayName>Driessen, Patricia</DisplayName>
        <AccountId>61</AccountId>
        <AccountType/>
      </UserInfo>
      <UserInfo>
        <DisplayName>Brückner, Tanja</DisplayName>
        <AccountId>63</AccountId>
        <AccountType/>
      </UserInfo>
      <UserInfo>
        <DisplayName>Jansen, Stephanie</DisplayName>
        <AccountId>62</AccountId>
        <AccountType/>
      </UserInfo>
      <UserInfo>
        <DisplayName>Küsters, Gabriele</DisplayName>
        <AccountId>64</AccountId>
        <AccountType/>
      </UserInfo>
      <UserInfo>
        <DisplayName>Atalay, Dilek</DisplayName>
        <AccountId>65</AccountId>
        <AccountType/>
      </UserInfo>
      <UserInfo>
        <DisplayName>Halfmann, Tina</DisplayName>
        <AccountId>67</AccountId>
        <AccountType/>
      </UserInfo>
      <UserInfo>
        <DisplayName>Brocker, Doris</DisplayName>
        <AccountId>69</AccountId>
        <AccountType/>
      </UserInfo>
      <UserInfo>
        <DisplayName>Krause, Isabelle</DisplayName>
        <AccountId>70</AccountId>
        <AccountType/>
      </UserInfo>
      <UserInfo>
        <DisplayName>Dr. Fölting, Janina</DisplayName>
        <AccountId>71</AccountId>
        <AccountType/>
      </UserInfo>
      <UserInfo>
        <DisplayName>Assaad, Nada</DisplayName>
        <AccountId>72</AccountId>
        <AccountType/>
      </UserInfo>
      <UserInfo>
        <DisplayName>Neu, Martin</DisplayName>
        <AccountId>73</AccountId>
        <AccountType/>
      </UserInfo>
      <UserInfo>
        <DisplayName>Leahu, Claudia</DisplayName>
        <AccountId>74</AccountId>
        <AccountType/>
      </UserInfo>
      <UserInfo>
        <DisplayName>Mueller, Anne</DisplayName>
        <AccountId>75</AccountId>
        <AccountType/>
      </UserInfo>
      <UserInfo>
        <DisplayName>Cullen, Timothy</DisplayName>
        <AccountId>78</AccountId>
        <AccountType/>
      </UserInfo>
    </SharedWithUsers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17F250-4FC7-4619-8E9F-32BE4D530C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F15A36-3E56-4D11-9CCF-43ADB95AB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0D6C24-1E7C-4CF7-92D2-3BB7DD8FA549}">
  <ds:schemaRefs>
    <ds:schemaRef ds:uri="http://schemas.microsoft.com/office/2006/metadata/properties"/>
    <ds:schemaRef ds:uri="http://schemas.microsoft.com/office/infopath/2007/PartnerControls"/>
    <ds:schemaRef ds:uri="15c65617-10ff-4991-9b8f-9e4be3e77517"/>
    <ds:schemaRef ds:uri="45906726-f604-4941-8014-7f3ab2ff7bcd"/>
  </ds:schemaRefs>
</ds:datastoreItem>
</file>

<file path=customXml/itemProps4.xml><?xml version="1.0" encoding="utf-8"?>
<ds:datastoreItem xmlns:ds="http://schemas.openxmlformats.org/officeDocument/2006/customXml" ds:itemID="{3C5EA32D-7D38-49E1-B5AB-E16E6C7DB4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Handout_Digital</Template>
  <TotalTime>0</TotalTime>
  <Pages>3</Pages>
  <Words>905</Words>
  <Characters>5993</Characters>
  <Application>Microsoft Office Word</Application>
  <DocSecurity>0</DocSecurity>
  <Lines>122</Lines>
  <Paragraphs>70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Links>
    <vt:vector size="78" baseType="variant">
      <vt:variant>
        <vt:i4>5505125</vt:i4>
      </vt:variant>
      <vt:variant>
        <vt:i4>36</vt:i4>
      </vt:variant>
      <vt:variant>
        <vt:i4>0</vt:i4>
      </vt:variant>
      <vt:variant>
        <vt:i4>5</vt:i4>
      </vt:variant>
      <vt:variant>
        <vt:lpwstr>mailto:Patricia.Driessen@medienanstalt-nrw.de</vt:lpwstr>
      </vt:variant>
      <vt:variant>
        <vt:lpwstr/>
      </vt:variant>
      <vt:variant>
        <vt:i4>3735664</vt:i4>
      </vt:variant>
      <vt:variant>
        <vt:i4>33</vt:i4>
      </vt:variant>
      <vt:variant>
        <vt:i4>0</vt:i4>
      </vt:variant>
      <vt:variant>
        <vt:i4>5</vt:i4>
      </vt:variant>
      <vt:variant>
        <vt:lpwstr>https://www.medienanstalt-nrw.de/audiopreis</vt:lpwstr>
      </vt:variant>
      <vt:variant>
        <vt:lpwstr/>
      </vt:variant>
      <vt:variant>
        <vt:i4>6684757</vt:i4>
      </vt:variant>
      <vt:variant>
        <vt:i4>30</vt:i4>
      </vt:variant>
      <vt:variant>
        <vt:i4>0</vt:i4>
      </vt:variant>
      <vt:variant>
        <vt:i4>5</vt:i4>
      </vt:variant>
      <vt:variant>
        <vt:lpwstr>mailto:Eva.Abraham@medienanstalt-nrw.de</vt:lpwstr>
      </vt:variant>
      <vt:variant>
        <vt:lpwstr/>
      </vt:variant>
      <vt:variant>
        <vt:i4>5505125</vt:i4>
      </vt:variant>
      <vt:variant>
        <vt:i4>27</vt:i4>
      </vt:variant>
      <vt:variant>
        <vt:i4>0</vt:i4>
      </vt:variant>
      <vt:variant>
        <vt:i4>5</vt:i4>
      </vt:variant>
      <vt:variant>
        <vt:lpwstr>mailto:Patricia.Driessen@medienanstalt-nrw.de</vt:lpwstr>
      </vt:variant>
      <vt:variant>
        <vt:lpwstr/>
      </vt:variant>
      <vt:variant>
        <vt:i4>5505125</vt:i4>
      </vt:variant>
      <vt:variant>
        <vt:i4>24</vt:i4>
      </vt:variant>
      <vt:variant>
        <vt:i4>0</vt:i4>
      </vt:variant>
      <vt:variant>
        <vt:i4>5</vt:i4>
      </vt:variant>
      <vt:variant>
        <vt:lpwstr>mailto:Patricia.Driessen@medienanstalt-nrw.de</vt:lpwstr>
      </vt:variant>
      <vt:variant>
        <vt:lpwstr/>
      </vt:variant>
      <vt:variant>
        <vt:i4>6684757</vt:i4>
      </vt:variant>
      <vt:variant>
        <vt:i4>21</vt:i4>
      </vt:variant>
      <vt:variant>
        <vt:i4>0</vt:i4>
      </vt:variant>
      <vt:variant>
        <vt:i4>5</vt:i4>
      </vt:variant>
      <vt:variant>
        <vt:lpwstr>mailto:Eva.Abraham@medienanstalt-nrw.de</vt:lpwstr>
      </vt:variant>
      <vt:variant>
        <vt:lpwstr/>
      </vt:variant>
      <vt:variant>
        <vt:i4>5505125</vt:i4>
      </vt:variant>
      <vt:variant>
        <vt:i4>18</vt:i4>
      </vt:variant>
      <vt:variant>
        <vt:i4>0</vt:i4>
      </vt:variant>
      <vt:variant>
        <vt:i4>5</vt:i4>
      </vt:variant>
      <vt:variant>
        <vt:lpwstr>mailto:Patricia.Driessen@medienanstalt-nrw.de</vt:lpwstr>
      </vt:variant>
      <vt:variant>
        <vt:lpwstr/>
      </vt:variant>
      <vt:variant>
        <vt:i4>8323146</vt:i4>
      </vt:variant>
      <vt:variant>
        <vt:i4>15</vt:i4>
      </vt:variant>
      <vt:variant>
        <vt:i4>0</vt:i4>
      </vt:variant>
      <vt:variant>
        <vt:i4>5</vt:i4>
      </vt:variant>
      <vt:variant>
        <vt:lpwstr>mailto:Vanessa.Reekers@medienanstalt-nrw.de</vt:lpwstr>
      </vt:variant>
      <vt:variant>
        <vt:lpwstr/>
      </vt:variant>
      <vt:variant>
        <vt:i4>3604511</vt:i4>
      </vt:variant>
      <vt:variant>
        <vt:i4>12</vt:i4>
      </vt:variant>
      <vt:variant>
        <vt:i4>0</vt:i4>
      </vt:variant>
      <vt:variant>
        <vt:i4>5</vt:i4>
      </vt:variant>
      <vt:variant>
        <vt:lpwstr>mailto:cornelius.borski@medienanstalt-nrw.de</vt:lpwstr>
      </vt:variant>
      <vt:variant>
        <vt:lpwstr/>
      </vt:variant>
      <vt:variant>
        <vt:i4>8323146</vt:i4>
      </vt:variant>
      <vt:variant>
        <vt:i4>9</vt:i4>
      </vt:variant>
      <vt:variant>
        <vt:i4>0</vt:i4>
      </vt:variant>
      <vt:variant>
        <vt:i4>5</vt:i4>
      </vt:variant>
      <vt:variant>
        <vt:lpwstr>mailto:Vanessa.Reekers@medienanstalt-nrw.de</vt:lpwstr>
      </vt:variant>
      <vt:variant>
        <vt:lpwstr/>
      </vt:variant>
      <vt:variant>
        <vt:i4>3604511</vt:i4>
      </vt:variant>
      <vt:variant>
        <vt:i4>6</vt:i4>
      </vt:variant>
      <vt:variant>
        <vt:i4>0</vt:i4>
      </vt:variant>
      <vt:variant>
        <vt:i4>5</vt:i4>
      </vt:variant>
      <vt:variant>
        <vt:lpwstr>mailto:cornelius.borski@medienanstalt-nrw.de</vt:lpwstr>
      </vt:variant>
      <vt:variant>
        <vt:lpwstr/>
      </vt:variant>
      <vt:variant>
        <vt:i4>5505125</vt:i4>
      </vt:variant>
      <vt:variant>
        <vt:i4>3</vt:i4>
      </vt:variant>
      <vt:variant>
        <vt:i4>0</vt:i4>
      </vt:variant>
      <vt:variant>
        <vt:i4>5</vt:i4>
      </vt:variant>
      <vt:variant>
        <vt:lpwstr>mailto:Patricia.Driessen@medienanstalt-nrw.de</vt:lpwstr>
      </vt:variant>
      <vt:variant>
        <vt:lpwstr/>
      </vt:variant>
      <vt:variant>
        <vt:i4>6684757</vt:i4>
      </vt:variant>
      <vt:variant>
        <vt:i4>0</vt:i4>
      </vt:variant>
      <vt:variant>
        <vt:i4>0</vt:i4>
      </vt:variant>
      <vt:variant>
        <vt:i4>5</vt:i4>
      </vt:variant>
      <vt:variant>
        <vt:lpwstr>mailto:Eva.Abraham@medienanstalt-nrw.de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Reekers, Vanessa</dc:creator>
  <cp:keywords/>
  <dc:description/>
  <cp:lastModifiedBy>Reekers, Vanessa</cp:lastModifiedBy>
  <cp:revision>338</cp:revision>
  <cp:lastPrinted>2020-08-26T15:00:00Z</cp:lastPrinted>
  <dcterms:created xsi:type="dcterms:W3CDTF">2024-02-24T16:32:00Z</dcterms:created>
  <dcterms:modified xsi:type="dcterms:W3CDTF">2026-06-03T13:01:00Z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MediaServiceImageTags">
    <vt:lpwstr/>
  </property>
</Properties>
</file>